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EE2" w:rsidRPr="000F24C7" w:rsidRDefault="00137EE2" w:rsidP="00E32404">
      <w:pPr>
        <w:pStyle w:val="Header"/>
        <w:jc w:val="right"/>
        <w:rPr>
          <w:b/>
          <w:sz w:val="24"/>
        </w:rPr>
      </w:pPr>
      <w:r w:rsidRPr="000F24C7">
        <w:rPr>
          <w:b/>
          <w:sz w:val="24"/>
        </w:rPr>
        <w:t>Приложение №</w:t>
      </w:r>
      <w:r>
        <w:rPr>
          <w:b/>
          <w:sz w:val="24"/>
        </w:rPr>
        <w:t xml:space="preserve"> </w:t>
      </w:r>
      <w:r w:rsidRPr="000F24C7">
        <w:rPr>
          <w:b/>
          <w:sz w:val="24"/>
        </w:rPr>
        <w:t>12 към чл.</w:t>
      </w:r>
      <w:r>
        <w:rPr>
          <w:b/>
          <w:sz w:val="24"/>
        </w:rPr>
        <w:t xml:space="preserve"> </w:t>
      </w:r>
      <w:r w:rsidRPr="000F24C7">
        <w:rPr>
          <w:b/>
          <w:sz w:val="24"/>
        </w:rPr>
        <w:t>54, ал.</w:t>
      </w:r>
      <w:r>
        <w:rPr>
          <w:b/>
          <w:sz w:val="24"/>
        </w:rPr>
        <w:t xml:space="preserve"> </w:t>
      </w:r>
      <w:r w:rsidRPr="000F24C7">
        <w:rPr>
          <w:b/>
          <w:sz w:val="24"/>
        </w:rPr>
        <w:t>1, т. 1</w:t>
      </w:r>
    </w:p>
    <w:p w:rsidR="00137EE2" w:rsidRPr="000F24C7" w:rsidRDefault="00137EE2" w:rsidP="00E60B4E">
      <w:pPr>
        <w:pStyle w:val="PlainText"/>
        <w:jc w:val="center"/>
        <w:rPr>
          <w:rFonts w:ascii="Arial" w:hAnsi="Arial"/>
          <w:b/>
          <w:sz w:val="8"/>
          <w:szCs w:val="8"/>
        </w:rPr>
      </w:pPr>
    </w:p>
    <w:p w:rsidR="00137EE2" w:rsidRPr="000F24C7" w:rsidRDefault="00137EE2" w:rsidP="00147B40">
      <w:pPr>
        <w:pStyle w:val="Title"/>
        <w:jc w:val="left"/>
        <w:rPr>
          <w:lang w:val="ru-RU"/>
        </w:rPr>
      </w:pPr>
      <w:r w:rsidRPr="000F24C7">
        <w:t xml:space="preserve">Раздел </w:t>
      </w:r>
      <w:r w:rsidRPr="000F24C7">
        <w:rPr>
          <w:lang w:val="en-GB"/>
        </w:rPr>
        <w:t>I</w:t>
      </w:r>
    </w:p>
    <w:p w:rsidR="00137EE2" w:rsidRPr="000F24C7" w:rsidRDefault="00137EE2" w:rsidP="00147B40">
      <w:pPr>
        <w:pStyle w:val="Title"/>
        <w:jc w:val="left"/>
      </w:pPr>
      <w:r w:rsidRPr="000F24C7">
        <w:t xml:space="preserve"> </w:t>
      </w:r>
    </w:p>
    <w:p w:rsidR="00137EE2" w:rsidRPr="000F24C7" w:rsidRDefault="00137EE2" w:rsidP="00CD1D1C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0F24C7">
        <w:rPr>
          <w:rFonts w:ascii="Times New Roman" w:hAnsi="Times New Roman" w:cs="Times New Roman"/>
          <w:sz w:val="24"/>
          <w:szCs w:val="24"/>
        </w:rPr>
        <w:t>ДО</w:t>
      </w:r>
    </w:p>
    <w:p w:rsidR="00137EE2" w:rsidRPr="000F24C7" w:rsidRDefault="00137EE2" w:rsidP="00CD1D1C">
      <w:pPr>
        <w:pStyle w:val="PlainText"/>
        <w:jc w:val="left"/>
        <w:rPr>
          <w:sz w:val="24"/>
          <w:szCs w:val="24"/>
        </w:rPr>
      </w:pPr>
      <w:r w:rsidRPr="000F24C7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0F24C7">
        <w:rPr>
          <w:rFonts w:ascii="Times New Roman" w:hAnsi="Times New Roman" w:cs="Times New Roman"/>
          <w:sz w:val="24"/>
          <w:szCs w:val="24"/>
        </w:rPr>
        <w:tab/>
        <w:t>входящ номер/дата................................</w:t>
      </w:r>
      <w:r w:rsidRPr="000F24C7">
        <w:rPr>
          <w:sz w:val="24"/>
          <w:szCs w:val="24"/>
        </w:rPr>
        <w:t xml:space="preserve"> </w:t>
      </w:r>
    </w:p>
    <w:p w:rsidR="00137EE2" w:rsidRPr="000F24C7" w:rsidRDefault="00137EE2" w:rsidP="00CD1D1C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0F24C7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0F24C7">
        <w:rPr>
          <w:rFonts w:ascii="Times New Roman" w:hAnsi="Times New Roman" w:cs="Times New Roman"/>
          <w:sz w:val="24"/>
          <w:szCs w:val="24"/>
        </w:rPr>
        <w:tab/>
      </w:r>
      <w:r w:rsidRPr="000F24C7">
        <w:rPr>
          <w:rFonts w:ascii="Times New Roman" w:hAnsi="Times New Roman" w:cs="Times New Roman"/>
          <w:sz w:val="24"/>
          <w:szCs w:val="24"/>
        </w:rPr>
        <w:tab/>
      </w:r>
      <w:r w:rsidRPr="000F24C7">
        <w:rPr>
          <w:rFonts w:ascii="Times New Roman" w:hAnsi="Times New Roman" w:cs="Times New Roman"/>
          <w:sz w:val="24"/>
          <w:szCs w:val="24"/>
        </w:rPr>
        <w:tab/>
      </w:r>
      <w:r w:rsidRPr="000F24C7">
        <w:rPr>
          <w:rFonts w:ascii="Times New Roman" w:hAnsi="Times New Roman" w:cs="Times New Roman"/>
          <w:sz w:val="24"/>
          <w:szCs w:val="24"/>
        </w:rPr>
        <w:tab/>
      </w:r>
      <w:r w:rsidRPr="000F24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F24C7">
        <w:rPr>
          <w:rFonts w:ascii="Times New Roman" w:hAnsi="Times New Roman" w:cs="Times New Roman"/>
          <w:i/>
          <w:iCs/>
          <w:sz w:val="24"/>
          <w:szCs w:val="24"/>
        </w:rPr>
        <w:t>(попълва се от ИА НФЦ)</w:t>
      </w:r>
    </w:p>
    <w:p w:rsidR="00137EE2" w:rsidRPr="000F24C7" w:rsidRDefault="00137EE2" w:rsidP="00CD1D1C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0F24C7"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:rsidR="00137EE2" w:rsidRPr="000F24C7" w:rsidRDefault="00137EE2" w:rsidP="00CD1D1C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0F24C7">
        <w:rPr>
          <w:rFonts w:ascii="Times New Roman" w:hAnsi="Times New Roman" w:cs="Times New Roman"/>
          <w:sz w:val="24"/>
          <w:szCs w:val="24"/>
        </w:rPr>
        <w:t>(Финансова комисия)</w:t>
      </w:r>
    </w:p>
    <w:p w:rsidR="00137EE2" w:rsidRPr="000F24C7" w:rsidRDefault="00137EE2" w:rsidP="00CD1D1C">
      <w:pPr>
        <w:pStyle w:val="PlainText"/>
        <w:ind w:left="5040" w:firstLine="72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0F24C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37EE2" w:rsidRPr="000F24C7" w:rsidRDefault="00137EE2" w:rsidP="00CD1D1C">
      <w:pPr>
        <w:pStyle w:val="Title"/>
      </w:pPr>
      <w:r w:rsidRPr="000F24C7">
        <w:rPr>
          <w:spacing w:val="80"/>
          <w:sz w:val="24"/>
          <w:szCs w:val="24"/>
        </w:rPr>
        <w:t>ЗАЯВЛЕНИЕ</w:t>
      </w:r>
      <w:r w:rsidRPr="000F24C7">
        <w:t xml:space="preserve"> </w:t>
      </w:r>
    </w:p>
    <w:p w:rsidR="00137EE2" w:rsidRPr="000F24C7" w:rsidRDefault="00137EE2" w:rsidP="00CD1D1C">
      <w:pPr>
        <w:pStyle w:val="Title"/>
      </w:pPr>
      <w:r w:rsidRPr="000F24C7">
        <w:t>за разглеждане на проект за производството на филм</w:t>
      </w:r>
    </w:p>
    <w:p w:rsidR="00137EE2" w:rsidRPr="000F24C7" w:rsidRDefault="00137EE2" w:rsidP="00CD1D1C">
      <w:pPr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0F24C7">
        <w:rPr>
          <w:sz w:val="24"/>
          <w:szCs w:val="24"/>
        </w:rPr>
        <w:t xml:space="preserve">от ..................................................................................................................................................... </w:t>
      </w:r>
    </w:p>
    <w:p w:rsidR="00137EE2" w:rsidRPr="000F24C7" w:rsidRDefault="00137EE2" w:rsidP="00CD1D1C">
      <w:pPr>
        <w:tabs>
          <w:tab w:val="left" w:pos="5387"/>
          <w:tab w:val="left" w:pos="6663"/>
        </w:tabs>
        <w:ind w:firstLine="1276"/>
        <w:jc w:val="center"/>
        <w:rPr>
          <w:i/>
          <w:sz w:val="24"/>
          <w:szCs w:val="24"/>
        </w:rPr>
      </w:pPr>
      <w:r w:rsidRPr="000F24C7">
        <w:rPr>
          <w:i/>
          <w:sz w:val="24"/>
          <w:szCs w:val="24"/>
        </w:rPr>
        <w:t>наименование на</w:t>
      </w:r>
      <w:r w:rsidRPr="000F24C7">
        <w:rPr>
          <w:i/>
          <w:sz w:val="24"/>
          <w:szCs w:val="24"/>
          <w:lang w:val="ru-RU"/>
        </w:rPr>
        <w:t xml:space="preserve"> </w:t>
      </w:r>
      <w:r w:rsidRPr="000F24C7">
        <w:rPr>
          <w:i/>
          <w:sz w:val="24"/>
          <w:szCs w:val="24"/>
        </w:rPr>
        <w:t>юридическото лице (продуцент)</w:t>
      </w:r>
    </w:p>
    <w:p w:rsidR="00137EE2" w:rsidRPr="000F24C7" w:rsidRDefault="00137EE2" w:rsidP="00CD1D1C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0F24C7">
        <w:rPr>
          <w:sz w:val="24"/>
          <w:szCs w:val="24"/>
        </w:rPr>
        <w:t>седалище:…………………………………………………………………………………………</w:t>
      </w:r>
    </w:p>
    <w:p w:rsidR="00137EE2" w:rsidRPr="000F24C7" w:rsidRDefault="00137EE2" w:rsidP="00CD1D1C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0F24C7">
        <w:rPr>
          <w:sz w:val="24"/>
          <w:szCs w:val="24"/>
        </w:rPr>
        <w:t>адрес на управление:………………………………………………………..................................</w:t>
      </w:r>
    </w:p>
    <w:p w:rsidR="00137EE2" w:rsidRPr="000F24C7" w:rsidRDefault="00137EE2" w:rsidP="00CD1D1C">
      <w:pPr>
        <w:tabs>
          <w:tab w:val="left" w:pos="1843"/>
        </w:tabs>
        <w:jc w:val="both"/>
        <w:rPr>
          <w:sz w:val="24"/>
          <w:szCs w:val="24"/>
        </w:rPr>
      </w:pPr>
      <w:r w:rsidRPr="000F24C7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:rsidR="00137EE2" w:rsidRPr="000F24C7" w:rsidRDefault="00137EE2" w:rsidP="00CD1D1C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0F24C7">
        <w:rPr>
          <w:sz w:val="24"/>
          <w:szCs w:val="24"/>
        </w:rPr>
        <w:t>мобилен телефон:...................................................e-mail:..............................................................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8"/>
        <w:gridCol w:w="992"/>
        <w:gridCol w:w="1843"/>
        <w:gridCol w:w="2693"/>
      </w:tblGrid>
      <w:tr w:rsidR="00137EE2" w:rsidRPr="000F24C7">
        <w:trPr>
          <w:trHeight w:val="448"/>
        </w:trPr>
        <w:tc>
          <w:tcPr>
            <w:tcW w:w="8223" w:type="dxa"/>
            <w:gridSpan w:val="3"/>
            <w:shd w:val="clear" w:color="auto" w:fill="FFFFFF"/>
          </w:tcPr>
          <w:p w:rsidR="00137EE2" w:rsidRPr="000F24C7" w:rsidRDefault="00137EE2" w:rsidP="004C743E">
            <w:pPr>
              <w:pStyle w:val="BodyText"/>
            </w:pPr>
            <w:r w:rsidRPr="000F24C7">
              <w:t>Заглавие на проекта:</w:t>
            </w:r>
            <w:r w:rsidRPr="000F24C7">
              <w:rPr>
                <w:lang w:val="en-US"/>
              </w:rPr>
              <w:t>…</w:t>
            </w:r>
            <w:r w:rsidRPr="000F24C7">
              <w:t>........................................................................</w:t>
            </w:r>
          </w:p>
        </w:tc>
        <w:tc>
          <w:tcPr>
            <w:tcW w:w="2693" w:type="dxa"/>
            <w:shd w:val="clear" w:color="auto" w:fill="FFFFFF"/>
          </w:tcPr>
          <w:p w:rsidR="00137EE2" w:rsidRPr="000F24C7" w:rsidRDefault="00137EE2" w:rsidP="00EC79C7">
            <w:pPr>
              <w:ind w:left="34" w:hanging="34"/>
              <w:rPr>
                <w:lang w:val="en-US"/>
              </w:rPr>
            </w:pPr>
          </w:p>
          <w:p w:rsidR="00137EE2" w:rsidRPr="000F24C7" w:rsidRDefault="00137EE2" w:rsidP="00EC79C7">
            <w:pPr>
              <w:ind w:left="34" w:hanging="34"/>
              <w:jc w:val="center"/>
            </w:pPr>
            <w:r w:rsidRPr="000F24C7">
              <w:t>....…</w:t>
            </w:r>
            <w:r w:rsidRPr="000F24C7">
              <w:rPr>
                <w:lang w:val="en-US"/>
              </w:rPr>
              <w:t>.</w:t>
            </w:r>
            <w:r w:rsidRPr="000F24C7">
              <w:t>......</w:t>
            </w:r>
          </w:p>
          <w:p w:rsidR="00137EE2" w:rsidRPr="000F24C7" w:rsidRDefault="00137EE2" w:rsidP="00EC79C7">
            <w:pPr>
              <w:ind w:left="34" w:hanging="34"/>
              <w:jc w:val="center"/>
            </w:pPr>
            <w:r w:rsidRPr="000F24C7">
              <w:t>(рег</w:t>
            </w:r>
            <w:r w:rsidRPr="000F24C7">
              <w:rPr>
                <w:lang w:val="en-US"/>
              </w:rPr>
              <w:t>.</w:t>
            </w:r>
            <w:r w:rsidRPr="000F24C7">
              <w:t xml:space="preserve"> номер на проекта)</w:t>
            </w:r>
          </w:p>
        </w:tc>
      </w:tr>
      <w:tr w:rsidR="00137EE2" w:rsidRPr="000F24C7">
        <w:tc>
          <w:tcPr>
            <w:tcW w:w="5388" w:type="dxa"/>
            <w:shd w:val="clear" w:color="auto" w:fill="FFFFFF"/>
          </w:tcPr>
          <w:p w:rsidR="00137EE2" w:rsidRPr="000F24C7" w:rsidRDefault="00137EE2" w:rsidP="00EC79C7">
            <w:pPr>
              <w:pStyle w:val="Heading7"/>
              <w:rPr>
                <w:sz w:val="20"/>
                <w:szCs w:val="20"/>
                <w:lang w:val="en-US"/>
              </w:rPr>
            </w:pPr>
            <w:r w:rsidRPr="000F24C7">
              <w:rPr>
                <w:sz w:val="20"/>
                <w:szCs w:val="20"/>
              </w:rPr>
              <w:t xml:space="preserve">Продуцент </w:t>
            </w:r>
            <w:r w:rsidRPr="000F24C7">
              <w:rPr>
                <w:sz w:val="20"/>
                <w:szCs w:val="20"/>
                <w:lang w:val="en-US"/>
              </w:rPr>
              <w:t>(</w:t>
            </w:r>
            <w:r w:rsidRPr="000F24C7">
              <w:rPr>
                <w:sz w:val="20"/>
                <w:szCs w:val="20"/>
              </w:rPr>
              <w:t>име, фамилия)</w:t>
            </w:r>
          </w:p>
          <w:p w:rsidR="00137EE2" w:rsidRPr="000F24C7" w:rsidRDefault="00137EE2" w:rsidP="00EC79C7">
            <w:r w:rsidRPr="000F24C7">
              <w:rPr>
                <w:lang w:val="en-US"/>
              </w:rPr>
              <w:t>……………………</w:t>
            </w:r>
            <w:r w:rsidRPr="000F24C7">
              <w:t>……….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137EE2" w:rsidRPr="000F24C7" w:rsidRDefault="00137EE2" w:rsidP="00EC79C7">
            <w:pPr>
              <w:rPr>
                <w:lang w:val="en-US"/>
              </w:rPr>
            </w:pPr>
          </w:p>
          <w:p w:rsidR="00137EE2" w:rsidRPr="000F24C7" w:rsidRDefault="00137EE2" w:rsidP="00CD1D1C">
            <w:pPr>
              <w:rPr>
                <w:lang w:val="en-US"/>
              </w:rPr>
            </w:pPr>
            <w:r w:rsidRPr="000F24C7">
              <w:rPr>
                <w:lang w:val="en-US"/>
              </w:rPr>
              <w:t>…………………………………</w:t>
            </w:r>
            <w:r w:rsidRPr="000F24C7">
              <w:t>наименование, фирма</w:t>
            </w:r>
          </w:p>
        </w:tc>
        <w:tc>
          <w:tcPr>
            <w:tcW w:w="2693" w:type="dxa"/>
            <w:shd w:val="clear" w:color="auto" w:fill="FFFFFF"/>
          </w:tcPr>
          <w:p w:rsidR="00137EE2" w:rsidRPr="000F24C7" w:rsidRDefault="00137EE2" w:rsidP="00EC79C7">
            <w:pPr>
              <w:spacing w:before="60"/>
              <w:jc w:val="center"/>
              <w:rPr>
                <w:lang w:val="ru-RU"/>
              </w:rPr>
            </w:pPr>
            <w:r w:rsidRPr="000F24C7">
              <w:rPr>
                <w:lang w:val="ru-RU"/>
              </w:rPr>
              <w:t>………………</w:t>
            </w:r>
          </w:p>
          <w:p w:rsidR="00137EE2" w:rsidRPr="000F24C7" w:rsidRDefault="00137EE2" w:rsidP="00EC79C7">
            <w:pPr>
              <w:jc w:val="center"/>
            </w:pPr>
            <w:r w:rsidRPr="000F24C7">
              <w:t>(рег. номер в ЕПР/НФЦ)</w:t>
            </w:r>
          </w:p>
        </w:tc>
      </w:tr>
      <w:tr w:rsidR="00137EE2" w:rsidRPr="000F24C7">
        <w:trPr>
          <w:trHeight w:val="514"/>
        </w:trPr>
        <w:tc>
          <w:tcPr>
            <w:tcW w:w="5388" w:type="dxa"/>
            <w:shd w:val="clear" w:color="auto" w:fill="FFFFFF"/>
          </w:tcPr>
          <w:p w:rsidR="00137EE2" w:rsidRPr="000F24C7" w:rsidRDefault="00137EE2" w:rsidP="00EC79C7">
            <w:pPr>
              <w:pStyle w:val="Heading7"/>
              <w:rPr>
                <w:sz w:val="20"/>
                <w:szCs w:val="20"/>
              </w:rPr>
            </w:pPr>
            <w:r w:rsidRPr="000F24C7">
              <w:rPr>
                <w:sz w:val="20"/>
                <w:szCs w:val="20"/>
              </w:rPr>
              <w:t>Мобилен телефон:</w:t>
            </w:r>
          </w:p>
          <w:p w:rsidR="00137EE2" w:rsidRPr="000F24C7" w:rsidRDefault="00137EE2" w:rsidP="00EC79C7">
            <w:r w:rsidRPr="000F24C7">
              <w:t>…………………………………….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137EE2" w:rsidRPr="000F24C7" w:rsidRDefault="00137EE2" w:rsidP="00EC79C7">
            <w:r w:rsidRPr="000F24C7">
              <w:t>Е-</w:t>
            </w:r>
            <w:r w:rsidRPr="000F24C7">
              <w:rPr>
                <w:lang w:val="en-US"/>
              </w:rPr>
              <w:t>mail</w:t>
            </w:r>
            <w:r w:rsidRPr="000F24C7">
              <w:t xml:space="preserve">: </w:t>
            </w:r>
          </w:p>
          <w:p w:rsidR="00137EE2" w:rsidRPr="000F24C7" w:rsidRDefault="00137EE2" w:rsidP="00EC79C7">
            <w:r w:rsidRPr="000F24C7">
              <w:t>………………………</w:t>
            </w:r>
          </w:p>
        </w:tc>
        <w:tc>
          <w:tcPr>
            <w:tcW w:w="2693" w:type="dxa"/>
            <w:shd w:val="clear" w:color="auto" w:fill="FFFFFF"/>
          </w:tcPr>
          <w:p w:rsidR="00137EE2" w:rsidRPr="000F24C7" w:rsidRDefault="00137EE2" w:rsidP="00EC79C7">
            <w:pPr>
              <w:spacing w:before="60"/>
              <w:jc w:val="center"/>
              <w:rPr>
                <w:lang w:val="en-US"/>
              </w:rPr>
            </w:pPr>
          </w:p>
        </w:tc>
      </w:tr>
      <w:tr w:rsidR="00137EE2" w:rsidRPr="000F24C7">
        <w:tc>
          <w:tcPr>
            <w:tcW w:w="6380" w:type="dxa"/>
            <w:gridSpan w:val="2"/>
          </w:tcPr>
          <w:p w:rsidR="00137EE2" w:rsidRPr="000F24C7" w:rsidRDefault="00137EE2" w:rsidP="00EC79C7">
            <w:r w:rsidRPr="000F24C7">
              <w:t>Решение на НХК – протокол, Заповед на изпълнителния директор</w:t>
            </w:r>
          </w:p>
          <w:p w:rsidR="00137EE2" w:rsidRPr="000F24C7" w:rsidRDefault="00137EE2" w:rsidP="00EC79C7">
            <w:r w:rsidRPr="000F24C7">
              <w:t xml:space="preserve">№/дата </w:t>
            </w:r>
            <w:r w:rsidRPr="000F24C7">
              <w:rPr>
                <w:lang w:val="ru-RU"/>
              </w:rPr>
              <w:t>……………………………..</w:t>
            </w:r>
            <w:r w:rsidRPr="000F24C7">
              <w:t xml:space="preserve"> </w:t>
            </w:r>
          </w:p>
        </w:tc>
        <w:tc>
          <w:tcPr>
            <w:tcW w:w="1843" w:type="dxa"/>
          </w:tcPr>
          <w:p w:rsidR="00137EE2" w:rsidRPr="000F24C7" w:rsidRDefault="00137EE2" w:rsidP="00EC79C7"/>
          <w:p w:rsidR="00137EE2" w:rsidRPr="000F24C7" w:rsidRDefault="00137EE2" w:rsidP="00EC79C7">
            <w:r w:rsidRPr="000F24C7">
              <w:t>Бюджет</w:t>
            </w:r>
            <w:r w:rsidRPr="000F24C7">
              <w:rPr>
                <w:lang w:val="en-US"/>
              </w:rPr>
              <w:t>:</w:t>
            </w:r>
            <w:r w:rsidRPr="000F24C7">
              <w:t xml:space="preserve"> </w:t>
            </w:r>
          </w:p>
        </w:tc>
        <w:tc>
          <w:tcPr>
            <w:tcW w:w="2693" w:type="dxa"/>
          </w:tcPr>
          <w:p w:rsidR="00137EE2" w:rsidRPr="000F24C7" w:rsidRDefault="00137EE2" w:rsidP="00EC79C7">
            <w:pPr>
              <w:jc w:val="center"/>
            </w:pPr>
          </w:p>
          <w:p w:rsidR="00137EE2" w:rsidRPr="000F24C7" w:rsidRDefault="00137EE2" w:rsidP="00EC79C7">
            <w:pPr>
              <w:jc w:val="center"/>
            </w:pPr>
            <w:r w:rsidRPr="000F24C7">
              <w:rPr>
                <w:lang w:val="en-US"/>
              </w:rPr>
              <w:t>………….</w:t>
            </w:r>
            <w:r w:rsidRPr="000F24C7">
              <w:t xml:space="preserve"> лв.</w:t>
            </w:r>
          </w:p>
        </w:tc>
      </w:tr>
      <w:tr w:rsidR="00137EE2" w:rsidRPr="000F24C7">
        <w:tc>
          <w:tcPr>
            <w:tcW w:w="5388" w:type="dxa"/>
          </w:tcPr>
          <w:p w:rsidR="00137EE2" w:rsidRPr="000F24C7" w:rsidRDefault="00137EE2" w:rsidP="00EC79C7">
            <w:pPr>
              <w:pStyle w:val="Heading7"/>
              <w:spacing w:before="120"/>
              <w:rPr>
                <w:sz w:val="20"/>
                <w:szCs w:val="20"/>
              </w:rPr>
            </w:pPr>
            <w:r w:rsidRPr="000F24C7">
              <w:rPr>
                <w:sz w:val="20"/>
                <w:szCs w:val="20"/>
              </w:rPr>
              <w:t>Искан</w:t>
            </w:r>
            <w:r w:rsidRPr="000F24C7">
              <w:rPr>
                <w:sz w:val="20"/>
                <w:szCs w:val="20"/>
                <w:lang w:val="en-US"/>
              </w:rPr>
              <w:t xml:space="preserve">а </w:t>
            </w:r>
            <w:r w:rsidRPr="000F24C7">
              <w:rPr>
                <w:sz w:val="20"/>
                <w:szCs w:val="20"/>
              </w:rPr>
              <w:t>субсидия:</w:t>
            </w:r>
          </w:p>
        </w:tc>
        <w:tc>
          <w:tcPr>
            <w:tcW w:w="2835" w:type="dxa"/>
            <w:gridSpan w:val="2"/>
          </w:tcPr>
          <w:p w:rsidR="00137EE2" w:rsidRPr="000F24C7" w:rsidRDefault="00137EE2" w:rsidP="00EC79C7">
            <w:pPr>
              <w:spacing w:before="120"/>
              <w:jc w:val="right"/>
              <w:rPr>
                <w:lang w:val="en-US"/>
              </w:rPr>
            </w:pPr>
            <w:r w:rsidRPr="000F24C7">
              <w:t>…</w:t>
            </w:r>
            <w:r w:rsidRPr="000F24C7">
              <w:rPr>
                <w:lang w:val="en-US"/>
              </w:rPr>
              <w:t xml:space="preserve">………… </w:t>
            </w:r>
            <w:r w:rsidRPr="000F24C7">
              <w:t>лева</w:t>
            </w:r>
          </w:p>
        </w:tc>
        <w:tc>
          <w:tcPr>
            <w:tcW w:w="2693" w:type="dxa"/>
          </w:tcPr>
          <w:p w:rsidR="00137EE2" w:rsidRPr="000F24C7" w:rsidRDefault="00137EE2" w:rsidP="00EC79C7">
            <w:pPr>
              <w:spacing w:before="120"/>
            </w:pPr>
            <w:r w:rsidRPr="000F24C7">
              <w:t xml:space="preserve">     </w:t>
            </w:r>
            <w:r w:rsidRPr="000F24C7">
              <w:rPr>
                <w:lang w:val="en-US"/>
              </w:rPr>
              <w:t xml:space="preserve">     </w:t>
            </w:r>
            <w:r w:rsidRPr="000F24C7">
              <w:t>%  (от бюджета)</w:t>
            </w:r>
          </w:p>
        </w:tc>
      </w:tr>
      <w:tr w:rsidR="00137EE2" w:rsidRPr="000F24C7">
        <w:tc>
          <w:tcPr>
            <w:tcW w:w="5388" w:type="dxa"/>
          </w:tcPr>
          <w:p w:rsidR="00137EE2" w:rsidRPr="000F24C7" w:rsidRDefault="00137EE2" w:rsidP="00EC79C7">
            <w:r w:rsidRPr="000F24C7">
              <w:rPr>
                <w:lang w:val="en-US"/>
              </w:rPr>
              <w:t>K</w:t>
            </w:r>
            <w:r w:rsidRPr="000F24C7">
              <w:t>опродукция:</w:t>
            </w:r>
          </w:p>
          <w:p w:rsidR="00137EE2" w:rsidRPr="000F24C7" w:rsidRDefault="00137EE2" w:rsidP="00EC79C7">
            <w:r w:rsidRPr="000F24C7">
              <w:t>1...........................................................</w:t>
            </w:r>
          </w:p>
          <w:p w:rsidR="00137EE2" w:rsidRPr="000F24C7" w:rsidRDefault="00137EE2" w:rsidP="00EC79C7">
            <w:r w:rsidRPr="000F24C7">
              <w:t>2......................................………….....</w:t>
            </w:r>
          </w:p>
          <w:p w:rsidR="00137EE2" w:rsidRPr="000F24C7" w:rsidRDefault="00137EE2" w:rsidP="00EC79C7">
            <w:r w:rsidRPr="000F24C7">
              <w:t>3...........................................…………</w:t>
            </w:r>
          </w:p>
        </w:tc>
        <w:tc>
          <w:tcPr>
            <w:tcW w:w="2835" w:type="dxa"/>
            <w:gridSpan w:val="2"/>
          </w:tcPr>
          <w:p w:rsidR="00137EE2" w:rsidRPr="000F24C7" w:rsidRDefault="00137EE2" w:rsidP="00EC79C7">
            <w:pPr>
              <w:pStyle w:val="BodyText"/>
            </w:pPr>
            <w:r w:rsidRPr="000F24C7">
              <w:t xml:space="preserve">Дялово участие (лв.): </w:t>
            </w:r>
          </w:p>
          <w:p w:rsidR="00137EE2" w:rsidRPr="000F24C7" w:rsidRDefault="00137EE2" w:rsidP="00EC79C7">
            <w:r w:rsidRPr="000F24C7">
              <w:t>....................................</w:t>
            </w:r>
          </w:p>
          <w:p w:rsidR="00137EE2" w:rsidRPr="000F24C7" w:rsidRDefault="00137EE2" w:rsidP="00EC79C7">
            <w:r w:rsidRPr="000F24C7">
              <w:t>....................................</w:t>
            </w:r>
          </w:p>
          <w:p w:rsidR="00137EE2" w:rsidRPr="000F24C7" w:rsidRDefault="00137EE2" w:rsidP="00EC79C7">
            <w:r w:rsidRPr="000F24C7">
              <w:t>....................................</w:t>
            </w:r>
          </w:p>
        </w:tc>
        <w:tc>
          <w:tcPr>
            <w:tcW w:w="2693" w:type="dxa"/>
          </w:tcPr>
          <w:p w:rsidR="00137EE2" w:rsidRPr="000F24C7" w:rsidRDefault="00137EE2" w:rsidP="00EC79C7">
            <w:pPr>
              <w:jc w:val="center"/>
            </w:pPr>
            <w:r w:rsidRPr="000F24C7">
              <w:t>(%)</w:t>
            </w:r>
          </w:p>
          <w:p w:rsidR="00137EE2" w:rsidRPr="000F24C7" w:rsidRDefault="00137EE2" w:rsidP="00EC79C7">
            <w:pPr>
              <w:jc w:val="center"/>
            </w:pPr>
            <w:r w:rsidRPr="000F24C7">
              <w:t>...................</w:t>
            </w:r>
          </w:p>
          <w:p w:rsidR="00137EE2" w:rsidRPr="000F24C7" w:rsidRDefault="00137EE2" w:rsidP="00EC79C7">
            <w:pPr>
              <w:jc w:val="center"/>
            </w:pPr>
            <w:r w:rsidRPr="000F24C7">
              <w:t>...................</w:t>
            </w:r>
          </w:p>
          <w:p w:rsidR="00137EE2" w:rsidRPr="000F24C7" w:rsidRDefault="00137EE2" w:rsidP="00EC79C7">
            <w:pPr>
              <w:jc w:val="center"/>
            </w:pPr>
            <w:r w:rsidRPr="000F24C7">
              <w:t>...................</w:t>
            </w:r>
          </w:p>
        </w:tc>
      </w:tr>
      <w:tr w:rsidR="00137EE2" w:rsidRPr="000F24C7">
        <w:trPr>
          <w:trHeight w:val="463"/>
        </w:trPr>
        <w:tc>
          <w:tcPr>
            <w:tcW w:w="5388" w:type="dxa"/>
            <w:shd w:val="pct5" w:color="000000" w:fill="FFFFFF"/>
          </w:tcPr>
          <w:p w:rsidR="00137EE2" w:rsidRPr="000F24C7" w:rsidRDefault="00137EE2" w:rsidP="00CD1D1C">
            <w:pPr>
              <w:pStyle w:val="Heading2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4C7">
              <w:rPr>
                <w:rFonts w:ascii="Times New Roman" w:hAnsi="Times New Roman" w:cs="Times New Roman"/>
                <w:sz w:val="20"/>
                <w:szCs w:val="20"/>
              </w:rPr>
              <w:t>себестойност на 1 полезна минута</w:t>
            </w:r>
          </w:p>
        </w:tc>
        <w:tc>
          <w:tcPr>
            <w:tcW w:w="5528" w:type="dxa"/>
            <w:gridSpan w:val="3"/>
            <w:shd w:val="pct5" w:color="000000" w:fill="FFFFFF"/>
          </w:tcPr>
          <w:p w:rsidR="00137EE2" w:rsidRPr="000F24C7" w:rsidRDefault="00137EE2" w:rsidP="00CD1D1C">
            <w:pPr>
              <w:pStyle w:val="Heading4"/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0F24C7">
              <w:rPr>
                <w:sz w:val="20"/>
                <w:szCs w:val="20"/>
              </w:rPr>
              <w:t xml:space="preserve">                                                                     </w:t>
            </w:r>
            <w:r w:rsidRPr="000F24C7">
              <w:rPr>
                <w:b w:val="0"/>
                <w:sz w:val="20"/>
                <w:szCs w:val="20"/>
                <w:lang w:val="en-US"/>
              </w:rPr>
              <w:t>……</w:t>
            </w:r>
            <w:r w:rsidRPr="000F24C7">
              <w:rPr>
                <w:b w:val="0"/>
                <w:sz w:val="20"/>
                <w:szCs w:val="20"/>
              </w:rPr>
              <w:t>....</w:t>
            </w:r>
            <w:r w:rsidRPr="000F24C7">
              <w:rPr>
                <w:b w:val="0"/>
                <w:sz w:val="20"/>
                <w:szCs w:val="20"/>
                <w:lang w:val="en-US"/>
              </w:rPr>
              <w:t>…..</w:t>
            </w:r>
            <w:r w:rsidRPr="000F24C7">
              <w:rPr>
                <w:b w:val="0"/>
                <w:sz w:val="20"/>
                <w:szCs w:val="20"/>
              </w:rPr>
              <w:t xml:space="preserve">  лева </w:t>
            </w:r>
          </w:p>
        </w:tc>
      </w:tr>
      <w:tr w:rsidR="00137EE2" w:rsidRPr="000F24C7">
        <w:trPr>
          <w:trHeight w:val="313"/>
        </w:trPr>
        <w:tc>
          <w:tcPr>
            <w:tcW w:w="5388" w:type="dxa"/>
            <w:shd w:val="pct5" w:color="000000" w:fill="FFFFFF"/>
          </w:tcPr>
          <w:p w:rsidR="00137EE2" w:rsidRPr="000F24C7" w:rsidRDefault="00137EE2" w:rsidP="00CD1D1C">
            <w:pPr>
              <w:pStyle w:val="Heading2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4C7">
              <w:rPr>
                <w:rFonts w:ascii="Times New Roman" w:hAnsi="Times New Roman" w:cs="Times New Roman"/>
                <w:sz w:val="20"/>
                <w:szCs w:val="20"/>
              </w:rPr>
              <w:t>искана помощ за 1 полезна минута</w:t>
            </w:r>
          </w:p>
        </w:tc>
        <w:tc>
          <w:tcPr>
            <w:tcW w:w="5528" w:type="dxa"/>
            <w:gridSpan w:val="3"/>
            <w:shd w:val="pct5" w:color="000000" w:fill="FFFFFF"/>
          </w:tcPr>
          <w:p w:rsidR="00137EE2" w:rsidRPr="000F24C7" w:rsidRDefault="00137EE2" w:rsidP="00CD1D1C">
            <w:pPr>
              <w:tabs>
                <w:tab w:val="left" w:pos="3152"/>
                <w:tab w:val="left" w:pos="6092"/>
                <w:tab w:val="left" w:pos="9457"/>
              </w:tabs>
              <w:jc w:val="both"/>
            </w:pPr>
            <w:r w:rsidRPr="000F24C7">
              <w:t>.…</w:t>
            </w:r>
            <w:r w:rsidRPr="000F24C7">
              <w:rPr>
                <w:lang w:val="en-US"/>
              </w:rPr>
              <w:t>……….</w:t>
            </w:r>
            <w:r w:rsidRPr="000F24C7">
              <w:t xml:space="preserve">  лева</w:t>
            </w:r>
          </w:p>
        </w:tc>
      </w:tr>
      <w:tr w:rsidR="00137EE2" w:rsidRPr="000F24C7">
        <w:tc>
          <w:tcPr>
            <w:tcW w:w="5388" w:type="dxa"/>
          </w:tcPr>
          <w:p w:rsidR="00137EE2" w:rsidRPr="000F24C7" w:rsidRDefault="00137EE2" w:rsidP="00CD1D1C">
            <w:pPr>
              <w:jc w:val="both"/>
            </w:pPr>
            <w:r w:rsidRPr="000F24C7">
              <w:t>Местонахождение на проекта(населено място)……………...</w:t>
            </w:r>
          </w:p>
          <w:p w:rsidR="00137EE2" w:rsidRPr="000F24C7" w:rsidRDefault="00137EE2" w:rsidP="00CD1D1C">
            <w:pPr>
              <w:jc w:val="both"/>
            </w:pPr>
            <w:r w:rsidRPr="000F24C7">
              <w:t>Места за снимки:</w:t>
            </w:r>
          </w:p>
          <w:p w:rsidR="00137EE2" w:rsidRPr="000F24C7" w:rsidRDefault="00137EE2" w:rsidP="00CD1D1C">
            <w:pPr>
              <w:pStyle w:val="BodyText"/>
              <w:spacing w:after="0"/>
              <w:jc w:val="both"/>
            </w:pPr>
            <w:r w:rsidRPr="000F24C7">
              <w:t>..…</w:t>
            </w:r>
            <w:r w:rsidRPr="000F24C7">
              <w:rPr>
                <w:lang w:val="en-US"/>
              </w:rPr>
              <w:t>…………………</w:t>
            </w:r>
            <w:r w:rsidRPr="000F24C7">
              <w:t xml:space="preserve"> </w:t>
            </w:r>
          </w:p>
        </w:tc>
        <w:tc>
          <w:tcPr>
            <w:tcW w:w="5528" w:type="dxa"/>
            <w:gridSpan w:val="3"/>
          </w:tcPr>
          <w:p w:rsidR="00137EE2" w:rsidRPr="000F24C7" w:rsidRDefault="00137EE2" w:rsidP="00CD1D1C">
            <w:pPr>
              <w:pStyle w:val="BodyText"/>
              <w:spacing w:after="0"/>
              <w:jc w:val="both"/>
            </w:pPr>
            <w:r w:rsidRPr="000F24C7">
              <w:t>Постпродукция:</w:t>
            </w:r>
          </w:p>
          <w:p w:rsidR="00137EE2" w:rsidRPr="000F24C7" w:rsidRDefault="00137EE2" w:rsidP="00CD1D1C">
            <w:pPr>
              <w:jc w:val="both"/>
            </w:pPr>
            <w:r w:rsidRPr="000F24C7">
              <w:t>…</w:t>
            </w:r>
            <w:r w:rsidRPr="000F24C7">
              <w:rPr>
                <w:lang w:val="en-US"/>
              </w:rPr>
              <w:t>…………………..</w:t>
            </w:r>
          </w:p>
        </w:tc>
      </w:tr>
      <w:tr w:rsidR="00137EE2" w:rsidRPr="000F24C7">
        <w:tc>
          <w:tcPr>
            <w:tcW w:w="5388" w:type="dxa"/>
          </w:tcPr>
          <w:p w:rsidR="00137EE2" w:rsidRPr="000F24C7" w:rsidRDefault="00137EE2" w:rsidP="00CD1D1C">
            <w:pPr>
              <w:jc w:val="both"/>
            </w:pPr>
            <w:r w:rsidRPr="000F24C7">
              <w:t>Период на изпълнение на проекта………………………</w:t>
            </w:r>
          </w:p>
          <w:p w:rsidR="00137EE2" w:rsidRPr="000F24C7" w:rsidRDefault="00137EE2" w:rsidP="00CD1D1C">
            <w:pPr>
              <w:jc w:val="both"/>
            </w:pPr>
            <w:r w:rsidRPr="000F24C7">
              <w:t>Начало на снимки (дата):</w:t>
            </w:r>
          </w:p>
          <w:p w:rsidR="00137EE2" w:rsidRPr="000F24C7" w:rsidRDefault="00137EE2" w:rsidP="00CD1D1C">
            <w:pPr>
              <w:jc w:val="both"/>
            </w:pPr>
            <w:r w:rsidRPr="000F24C7">
              <w:t xml:space="preserve">            ........................</w:t>
            </w:r>
          </w:p>
        </w:tc>
        <w:tc>
          <w:tcPr>
            <w:tcW w:w="2835" w:type="dxa"/>
            <w:gridSpan w:val="2"/>
          </w:tcPr>
          <w:p w:rsidR="00137EE2" w:rsidRPr="000F24C7" w:rsidRDefault="00137EE2" w:rsidP="00CD1D1C">
            <w:pPr>
              <w:pStyle w:val="BodyText"/>
              <w:spacing w:after="0"/>
              <w:jc w:val="both"/>
            </w:pPr>
            <w:r w:rsidRPr="000F24C7">
              <w:t>Брой снимачни дни:</w:t>
            </w:r>
          </w:p>
          <w:p w:rsidR="00137EE2" w:rsidRPr="000F24C7" w:rsidRDefault="00137EE2" w:rsidP="00CD1D1C">
            <w:pPr>
              <w:jc w:val="both"/>
            </w:pPr>
            <w:r w:rsidRPr="000F24C7">
              <w:t>............... дни</w:t>
            </w:r>
          </w:p>
        </w:tc>
        <w:tc>
          <w:tcPr>
            <w:tcW w:w="2693" w:type="dxa"/>
          </w:tcPr>
          <w:p w:rsidR="00137EE2" w:rsidRPr="000F24C7" w:rsidRDefault="00137EE2" w:rsidP="00CD1D1C">
            <w:pPr>
              <w:pStyle w:val="BodyText"/>
              <w:spacing w:after="0"/>
              <w:jc w:val="both"/>
            </w:pPr>
            <w:r w:rsidRPr="000F24C7">
              <w:t>Продължителност/времетраене:</w:t>
            </w:r>
          </w:p>
          <w:p w:rsidR="00137EE2" w:rsidRPr="000F24C7" w:rsidRDefault="00137EE2" w:rsidP="00CD1D1C">
            <w:pPr>
              <w:jc w:val="both"/>
            </w:pPr>
            <w:r w:rsidRPr="000F24C7">
              <w:t>........... м. / ...........  мин.</w:t>
            </w:r>
          </w:p>
        </w:tc>
      </w:tr>
      <w:tr w:rsidR="00137EE2" w:rsidRPr="000F24C7">
        <w:trPr>
          <w:cantSplit/>
        </w:trPr>
        <w:tc>
          <w:tcPr>
            <w:tcW w:w="5388" w:type="dxa"/>
          </w:tcPr>
          <w:p w:rsidR="00137EE2" w:rsidRPr="000F24C7" w:rsidRDefault="00137EE2" w:rsidP="00CD1D1C">
            <w:pPr>
              <w:jc w:val="both"/>
              <w:rPr>
                <w:lang w:val="en-US"/>
              </w:rPr>
            </w:pPr>
            <w:r w:rsidRPr="000F24C7">
              <w:t>Формат</w:t>
            </w:r>
            <w:r w:rsidRPr="000F24C7">
              <w:rPr>
                <w:lang w:val="en-US"/>
              </w:rPr>
              <w:t xml:space="preserve"> </w:t>
            </w:r>
            <w:r w:rsidRPr="000F24C7">
              <w:t>на оригиналния носител:</w:t>
            </w:r>
          </w:p>
          <w:p w:rsidR="00137EE2" w:rsidRPr="000F24C7" w:rsidRDefault="00137EE2" w:rsidP="00CD1D1C">
            <w:pPr>
              <w:jc w:val="both"/>
            </w:pPr>
            <w:r w:rsidRPr="000F24C7">
              <w:t>......................</w:t>
            </w:r>
          </w:p>
        </w:tc>
        <w:tc>
          <w:tcPr>
            <w:tcW w:w="5528" w:type="dxa"/>
            <w:gridSpan w:val="3"/>
          </w:tcPr>
          <w:p w:rsidR="00137EE2" w:rsidRPr="000F24C7" w:rsidRDefault="00137EE2" w:rsidP="00CD1D1C">
            <w:pPr>
              <w:jc w:val="both"/>
            </w:pPr>
            <w:r w:rsidRPr="000F24C7">
              <w:t>Видео/дигитален формат: ...............................</w:t>
            </w:r>
          </w:p>
          <w:p w:rsidR="00137EE2" w:rsidRPr="000F24C7" w:rsidRDefault="00137EE2" w:rsidP="00CD1D1C">
            <w:pPr>
              <w:jc w:val="both"/>
            </w:pPr>
            <w:r w:rsidRPr="000F24C7">
              <w:t>(моля, опишете)</w:t>
            </w:r>
          </w:p>
        </w:tc>
      </w:tr>
      <w:tr w:rsidR="00137EE2" w:rsidRPr="000F24C7">
        <w:trPr>
          <w:cantSplit/>
        </w:trPr>
        <w:tc>
          <w:tcPr>
            <w:tcW w:w="5388" w:type="dxa"/>
          </w:tcPr>
          <w:p w:rsidR="00137EE2" w:rsidRPr="000F24C7" w:rsidRDefault="00137EE2" w:rsidP="00CD1D1C">
            <w:pPr>
              <w:jc w:val="both"/>
            </w:pPr>
            <w:r w:rsidRPr="000F24C7">
              <w:t xml:space="preserve">Формат за разпространение: </w:t>
            </w:r>
          </w:p>
          <w:p w:rsidR="00137EE2" w:rsidRPr="000F24C7" w:rsidRDefault="00137EE2" w:rsidP="00CD1D1C">
            <w:pPr>
              <w:jc w:val="both"/>
            </w:pPr>
            <w:r w:rsidRPr="000F24C7">
              <w:t xml:space="preserve">35 </w:t>
            </w:r>
            <w:r w:rsidRPr="000F24C7">
              <w:rPr>
                <w:lang w:val="en-US"/>
              </w:rPr>
              <w:t>mm</w:t>
            </w:r>
            <w:r w:rsidRPr="000F24C7">
              <w:t xml:space="preserve"> / </w:t>
            </w:r>
            <w:r w:rsidRPr="000F24C7">
              <w:rPr>
                <w:lang w:val="en-US"/>
              </w:rPr>
              <w:t>DCP</w:t>
            </w:r>
            <w:r w:rsidRPr="000F24C7">
              <w:rPr>
                <w:lang w:val="ru-RU"/>
              </w:rPr>
              <w:t xml:space="preserve"> </w:t>
            </w:r>
            <w:r w:rsidRPr="000F24C7">
              <w:t>/</w:t>
            </w:r>
            <w:r w:rsidRPr="000F24C7">
              <w:rPr>
                <w:lang w:val="ru-RU"/>
              </w:rPr>
              <w:t xml:space="preserve"> </w:t>
            </w:r>
            <w:r w:rsidRPr="000F24C7">
              <w:rPr>
                <w:caps/>
                <w:lang w:val="en-US"/>
              </w:rPr>
              <w:t>video</w:t>
            </w:r>
          </w:p>
        </w:tc>
        <w:tc>
          <w:tcPr>
            <w:tcW w:w="5528" w:type="dxa"/>
            <w:gridSpan w:val="3"/>
          </w:tcPr>
          <w:p w:rsidR="00137EE2" w:rsidRPr="000F24C7" w:rsidRDefault="00137EE2" w:rsidP="00CD1D1C">
            <w:pPr>
              <w:pStyle w:val="Heading7"/>
              <w:spacing w:before="0" w:after="0"/>
              <w:jc w:val="both"/>
              <w:rPr>
                <w:sz w:val="20"/>
                <w:szCs w:val="20"/>
              </w:rPr>
            </w:pPr>
            <w:r w:rsidRPr="000F24C7">
              <w:rPr>
                <w:sz w:val="20"/>
                <w:szCs w:val="20"/>
              </w:rPr>
              <w:t>Разпространител за България: .................................</w:t>
            </w:r>
          </w:p>
          <w:p w:rsidR="00137EE2" w:rsidRPr="000F24C7" w:rsidRDefault="00137EE2" w:rsidP="00CD1D1C">
            <w:pPr>
              <w:jc w:val="both"/>
            </w:pPr>
            <w:r w:rsidRPr="000F24C7">
              <w:t>Договор (№/дата) ...................................</w:t>
            </w:r>
          </w:p>
        </w:tc>
      </w:tr>
    </w:tbl>
    <w:p w:rsidR="00137EE2" w:rsidRPr="000F24C7" w:rsidRDefault="00137EE2" w:rsidP="004C743E">
      <w:pPr>
        <w:pStyle w:val="Footer"/>
        <w:tabs>
          <w:tab w:val="left" w:pos="3152"/>
          <w:tab w:val="left" w:pos="6092"/>
          <w:tab w:val="left" w:pos="9457"/>
        </w:tabs>
        <w:ind w:hanging="993"/>
        <w:jc w:val="center"/>
        <w:rPr>
          <w:b/>
          <w:sz w:val="22"/>
          <w:szCs w:val="22"/>
        </w:rPr>
      </w:pPr>
      <w:r w:rsidRPr="000F24C7">
        <w:rPr>
          <w:b/>
          <w:sz w:val="22"/>
          <w:szCs w:val="22"/>
        </w:rPr>
        <w:t>Основен екип на продукцията: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985"/>
        <w:gridCol w:w="1984"/>
        <w:gridCol w:w="3686"/>
      </w:tblGrid>
      <w:tr w:rsidR="00137EE2" w:rsidRPr="000F24C7"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Длъжност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Име, фамилия</w:t>
            </w:r>
          </w:p>
        </w:tc>
        <w:tc>
          <w:tcPr>
            <w:tcW w:w="1984" w:type="dxa"/>
          </w:tcPr>
          <w:p w:rsidR="00137EE2" w:rsidRPr="000F24C7" w:rsidRDefault="00137EE2" w:rsidP="00CD1D1C">
            <w:pPr>
              <w:pStyle w:val="Footer"/>
              <w:tabs>
                <w:tab w:val="left" w:pos="3152"/>
                <w:tab w:val="left" w:pos="6304"/>
                <w:tab w:val="left" w:pos="9457"/>
              </w:tabs>
              <w:jc w:val="both"/>
              <w:rPr>
                <w:lang w:eastAsia="en-US"/>
              </w:rPr>
            </w:pPr>
            <w:r w:rsidRPr="000F24C7">
              <w:rPr>
                <w:lang w:eastAsia="en-US"/>
              </w:rPr>
              <w:t>Гражданство</w:t>
            </w: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Дата на договор / писмо за намерения</w:t>
            </w:r>
          </w:p>
        </w:tc>
      </w:tr>
      <w:tr w:rsidR="00137EE2" w:rsidRPr="000F24C7">
        <w:trPr>
          <w:trHeight w:val="302"/>
        </w:trPr>
        <w:tc>
          <w:tcPr>
            <w:tcW w:w="3261" w:type="dxa"/>
          </w:tcPr>
          <w:p w:rsidR="00137EE2" w:rsidRPr="000F24C7" w:rsidRDefault="00137EE2" w:rsidP="00CD1D1C">
            <w:pPr>
              <w:pStyle w:val="Heading7"/>
              <w:spacing w:before="0" w:after="0"/>
              <w:jc w:val="both"/>
              <w:rPr>
                <w:sz w:val="20"/>
                <w:szCs w:val="20"/>
                <w:lang w:val="en-US"/>
              </w:rPr>
            </w:pPr>
            <w:r w:rsidRPr="000F24C7">
              <w:rPr>
                <w:sz w:val="20"/>
                <w:szCs w:val="20"/>
              </w:rPr>
              <w:t>Сценарист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75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Режисьор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66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Оператор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85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Художник-пост.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72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Художник-костюми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135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1- ва Главна роля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180"/>
        </w:trPr>
        <w:tc>
          <w:tcPr>
            <w:tcW w:w="3261" w:type="dxa"/>
          </w:tcPr>
          <w:p w:rsidR="00137EE2" w:rsidRPr="000F24C7" w:rsidRDefault="00137EE2" w:rsidP="00CD1D1C">
            <w:pPr>
              <w:jc w:val="both"/>
            </w:pPr>
            <w:r w:rsidRPr="000F24C7">
              <w:t>2-ра Главна роля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12"/>
        </w:trPr>
        <w:tc>
          <w:tcPr>
            <w:tcW w:w="3261" w:type="dxa"/>
          </w:tcPr>
          <w:p w:rsidR="00137EE2" w:rsidRPr="000F24C7" w:rsidRDefault="00137EE2" w:rsidP="00CD1D1C">
            <w:pPr>
              <w:jc w:val="both"/>
            </w:pPr>
            <w:r w:rsidRPr="000F24C7">
              <w:t>3-та Главна роля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58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Звукорежисьор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276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Композитор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137EE2" w:rsidRPr="000F24C7">
        <w:trPr>
          <w:trHeight w:val="313"/>
        </w:trPr>
        <w:tc>
          <w:tcPr>
            <w:tcW w:w="3261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0F24C7">
              <w:t>Реж. по монтажа</w:t>
            </w:r>
          </w:p>
        </w:tc>
        <w:tc>
          <w:tcPr>
            <w:tcW w:w="1985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137EE2" w:rsidRPr="000F24C7" w:rsidRDefault="00137EE2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</w:tbl>
    <w:p w:rsidR="00137EE2" w:rsidRPr="000F24C7" w:rsidRDefault="00137EE2" w:rsidP="004C743E">
      <w:pPr>
        <w:tabs>
          <w:tab w:val="left" w:pos="2376"/>
          <w:tab w:val="left" w:pos="5863"/>
          <w:tab w:val="left" w:pos="7660"/>
          <w:tab w:val="left" w:pos="9457"/>
        </w:tabs>
        <w:ind w:hanging="1134"/>
        <w:jc w:val="center"/>
        <w:rPr>
          <w:b/>
          <w:sz w:val="22"/>
          <w:szCs w:val="22"/>
        </w:rPr>
      </w:pPr>
      <w:r w:rsidRPr="000F24C7">
        <w:rPr>
          <w:b/>
          <w:sz w:val="22"/>
          <w:szCs w:val="22"/>
        </w:rPr>
        <w:t>Фирми, предоставящи услуги на продукцията: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2410"/>
        <w:gridCol w:w="2410"/>
        <w:gridCol w:w="2693"/>
      </w:tblGrid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Описание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 xml:space="preserve">фирма 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Място на регистрация</w:t>
            </w:r>
          </w:p>
        </w:tc>
        <w:tc>
          <w:tcPr>
            <w:tcW w:w="2693" w:type="dxa"/>
          </w:tcPr>
          <w:p w:rsidR="00137EE2" w:rsidRPr="000F24C7" w:rsidRDefault="00137EE2" w:rsidP="004C743E">
            <w:pPr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договор/дата/:</w:t>
            </w: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Услуги - снимки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rPr>
          <w:trHeight w:val="327"/>
        </w:trPr>
        <w:tc>
          <w:tcPr>
            <w:tcW w:w="3261" w:type="dxa"/>
          </w:tcPr>
          <w:p w:rsidR="00137EE2" w:rsidRPr="000F24C7" w:rsidRDefault="00137EE2" w:rsidP="004C743E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0F24C7">
              <w:rPr>
                <w:rFonts w:ascii="Times New Roman" w:hAnsi="Times New Roman" w:cs="Times New Roman"/>
              </w:rPr>
              <w:t>Снимачна техника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Осветление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Телекино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Звукозаписна техника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Катеринг: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Транспорт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Постпродукция: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  <w:lang w:val="en-US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Монтаж-картина</w:t>
            </w:r>
            <w:r w:rsidRPr="000F24C7">
              <w:rPr>
                <w:sz w:val="22"/>
                <w:szCs w:val="22"/>
              </w:rPr>
              <w:t>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  <w:lang w:val="en-US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Монтаж-звук: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iCs/>
                <w:sz w:val="22"/>
                <w:szCs w:val="22"/>
              </w:rPr>
            </w:pPr>
            <w:r w:rsidRPr="000F24C7">
              <w:rPr>
                <w:iCs/>
                <w:sz w:val="22"/>
                <w:szCs w:val="22"/>
              </w:rPr>
              <w:t>Лаборатория: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pStyle w:val="Heading7"/>
              <w:spacing w:before="0" w:after="0"/>
              <w:rPr>
                <w:sz w:val="22"/>
                <w:szCs w:val="22"/>
              </w:rPr>
            </w:pPr>
          </w:p>
        </w:tc>
      </w:tr>
      <w:tr w:rsidR="00137EE2" w:rsidRPr="000F24C7">
        <w:tc>
          <w:tcPr>
            <w:tcW w:w="3261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  <w:r w:rsidRPr="000F24C7">
              <w:rPr>
                <w:sz w:val="22"/>
                <w:szCs w:val="22"/>
              </w:rPr>
              <w:t>Други:</w:t>
            </w: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37EE2" w:rsidRPr="000F24C7" w:rsidRDefault="00137EE2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137EE2" w:rsidRPr="000F24C7" w:rsidRDefault="00137EE2" w:rsidP="004C743E">
      <w:pPr>
        <w:tabs>
          <w:tab w:val="left" w:pos="5387"/>
          <w:tab w:val="left" w:pos="6663"/>
        </w:tabs>
        <w:spacing w:line="360" w:lineRule="atLeast"/>
        <w:ind w:left="-1134"/>
        <w:rPr>
          <w:b/>
          <w:i/>
          <w:sz w:val="24"/>
          <w:szCs w:val="24"/>
        </w:rPr>
      </w:pPr>
      <w:r w:rsidRPr="000F24C7">
        <w:rPr>
          <w:b/>
          <w:i/>
          <w:sz w:val="24"/>
          <w:szCs w:val="24"/>
        </w:rPr>
        <w:t>За получаване на кореспонденция  от  ИА НФЦ във връзка с настоящото заявление, посочвам следния електронен адрес:………….…………………</w:t>
      </w:r>
    </w:p>
    <w:p w:rsidR="00137EE2" w:rsidRPr="000F24C7" w:rsidRDefault="00137EE2" w:rsidP="004C743E">
      <w:pPr>
        <w:tabs>
          <w:tab w:val="left" w:pos="5670"/>
          <w:tab w:val="left" w:pos="9457"/>
        </w:tabs>
        <w:spacing w:before="120"/>
        <w:ind w:hanging="1134"/>
        <w:rPr>
          <w:sz w:val="22"/>
          <w:szCs w:val="22"/>
        </w:rPr>
      </w:pPr>
      <w:r w:rsidRPr="000F24C7">
        <w:rPr>
          <w:sz w:val="22"/>
          <w:szCs w:val="22"/>
        </w:rPr>
        <w:t>Дата: ...................</w:t>
      </w:r>
      <w:r w:rsidRPr="000F24C7">
        <w:rPr>
          <w:sz w:val="22"/>
          <w:szCs w:val="22"/>
        </w:rPr>
        <w:tab/>
        <w:t>Продуцент: .......................</w:t>
      </w:r>
    </w:p>
    <w:p w:rsidR="00137EE2" w:rsidRPr="000F24C7" w:rsidRDefault="00137EE2" w:rsidP="004C743E">
      <w:pPr>
        <w:pStyle w:val="Title"/>
        <w:ind w:hanging="1134"/>
        <w:jc w:val="left"/>
        <w:rPr>
          <w:sz w:val="22"/>
          <w:szCs w:val="22"/>
        </w:rPr>
      </w:pPr>
      <w:smartTag w:uri="urn:schemas-microsoft-com:office:smarttags" w:element="place">
        <w:r w:rsidRPr="000F24C7">
          <w:rPr>
            <w:sz w:val="22"/>
            <w:szCs w:val="22"/>
            <w:lang w:val="en-US"/>
          </w:rPr>
          <w:t>I</w:t>
        </w:r>
        <w:r w:rsidRPr="000F24C7">
          <w:rPr>
            <w:sz w:val="22"/>
            <w:szCs w:val="22"/>
            <w:lang w:val="ru-RU"/>
          </w:rPr>
          <w:t>.</w:t>
        </w:r>
      </w:smartTag>
      <w:r w:rsidRPr="000F24C7">
        <w:rPr>
          <w:sz w:val="22"/>
          <w:szCs w:val="22"/>
          <w:lang w:val="ru-RU"/>
        </w:rPr>
        <w:t xml:space="preserve"> </w:t>
      </w:r>
      <w:r w:rsidRPr="000F24C7">
        <w:rPr>
          <w:sz w:val="22"/>
          <w:szCs w:val="22"/>
        </w:rPr>
        <w:t>Приложени документи за проект за реализация на български филм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1. Работна книга, сценарий и режисьорска експликация и сториборд - за анимационните филми;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2. Календарно постановъчен план, подписан от продуцента и копродуцента на проекта;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3. Подробен бюджет (по образец на агенцията), подписан от продуцента и копродуцента на проекта;</w:t>
      </w:r>
    </w:p>
    <w:p w:rsidR="00137EE2" w:rsidRPr="000F24C7" w:rsidRDefault="00137EE2" w:rsidP="004C743E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2"/>
          <w:szCs w:val="22"/>
        </w:rPr>
        <w:t xml:space="preserve">4. Финансов план  </w:t>
      </w:r>
      <w:r w:rsidRPr="000F24C7">
        <w:rPr>
          <w:color w:val="FF0000"/>
          <w:sz w:val="22"/>
          <w:szCs w:val="22"/>
        </w:rPr>
        <w:t xml:space="preserve">по раздел </w:t>
      </w:r>
      <w:r w:rsidRPr="000F24C7">
        <w:rPr>
          <w:color w:val="FF0000"/>
          <w:sz w:val="22"/>
          <w:szCs w:val="22"/>
          <w:lang w:val="en-GB"/>
        </w:rPr>
        <w:t>II</w:t>
      </w:r>
      <w:r w:rsidRPr="000F24C7">
        <w:rPr>
          <w:color w:val="FF0000"/>
          <w:sz w:val="22"/>
          <w:szCs w:val="22"/>
          <w:lang w:val="ru-RU"/>
        </w:rPr>
        <w:t xml:space="preserve"> </w:t>
      </w:r>
      <w:r w:rsidRPr="000F24C7">
        <w:rPr>
          <w:color w:val="FF0000"/>
          <w:sz w:val="22"/>
          <w:szCs w:val="22"/>
        </w:rPr>
        <w:t>от заявлението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5. Договори с фирми, оказващи услуги при реализацията на проекта или оферти/ насрещни писма за услугите;</w:t>
      </w:r>
    </w:p>
    <w:p w:rsidR="00137EE2" w:rsidRPr="000F24C7" w:rsidRDefault="00137EE2" w:rsidP="004C743E">
      <w:pPr>
        <w:ind w:left="-1134"/>
        <w:jc w:val="both"/>
        <w:rPr>
          <w:b/>
          <w:sz w:val="22"/>
          <w:szCs w:val="22"/>
        </w:rPr>
      </w:pPr>
      <w:r w:rsidRPr="000F24C7">
        <w:rPr>
          <w:b/>
          <w:sz w:val="22"/>
          <w:szCs w:val="22"/>
        </w:rPr>
        <w:t>6. Декларация на продуцента (по образец на агенцията);</w:t>
      </w:r>
    </w:p>
    <w:p w:rsidR="00137EE2" w:rsidRPr="000F24C7" w:rsidRDefault="00137EE2" w:rsidP="004C743E">
      <w:pPr>
        <w:ind w:left="-1134"/>
        <w:jc w:val="both"/>
        <w:rPr>
          <w:bCs/>
          <w:sz w:val="22"/>
          <w:szCs w:val="22"/>
        </w:rPr>
      </w:pPr>
      <w:r w:rsidRPr="000F24C7">
        <w:rPr>
          <w:bCs/>
          <w:sz w:val="22"/>
          <w:szCs w:val="22"/>
        </w:rPr>
        <w:t>7. Стратегически план на продуцента за обезпечаване на бюджета, управление и промоция на проекта, съгласно чл.27, ал.1, т.4 от ЗФИ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8. Договори с авторите по чл. 63 на ЗАПСП;</w:t>
      </w:r>
    </w:p>
    <w:p w:rsidR="00137EE2" w:rsidRPr="000F24C7" w:rsidRDefault="00137EE2" w:rsidP="004C743E">
      <w:pPr>
        <w:ind w:left="-1134"/>
        <w:jc w:val="both"/>
        <w:rPr>
          <w:bCs/>
          <w:sz w:val="22"/>
          <w:szCs w:val="22"/>
          <w:u w:val="single"/>
        </w:rPr>
      </w:pPr>
      <w:r w:rsidRPr="000F24C7">
        <w:rPr>
          <w:bCs/>
          <w:sz w:val="22"/>
          <w:szCs w:val="22"/>
        </w:rPr>
        <w:t>9. Договори и/или писма за намерение за финансиране на проекта;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 xml:space="preserve">10. Договор (писмо за намерение с минимум гаранция) с разпространител на филма за </w:t>
      </w:r>
      <w:r w:rsidRPr="000F24C7">
        <w:rPr>
          <w:bCs/>
          <w:sz w:val="22"/>
          <w:szCs w:val="22"/>
        </w:rPr>
        <w:t>територията на Република</w:t>
      </w:r>
      <w:r w:rsidRPr="000F24C7">
        <w:rPr>
          <w:sz w:val="22"/>
          <w:szCs w:val="22"/>
        </w:rPr>
        <w:t xml:space="preserve"> България.</w:t>
      </w: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11.Декларации  съгласно приложение № 7 към чл. 42, ал. 2, т. 2.</w:t>
      </w:r>
    </w:p>
    <w:p w:rsidR="00137EE2" w:rsidRPr="000F24C7" w:rsidRDefault="00137EE2" w:rsidP="00D17D5D">
      <w:pPr>
        <w:ind w:left="-1134"/>
        <w:jc w:val="both"/>
        <w:rPr>
          <w:b/>
          <w:sz w:val="24"/>
          <w:szCs w:val="24"/>
        </w:rPr>
      </w:pP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b/>
          <w:sz w:val="24"/>
          <w:szCs w:val="24"/>
        </w:rPr>
        <w:t>Агенцията прилага към заявлението служебно:</w:t>
      </w: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1.Удостоверение по чл. 87, ал. 6 от ДОПК, издадено от НАП.Удостоверението се изисква и получава от агенцията по електронен път.</w:t>
      </w: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  <w:lang w:val="ru-RU"/>
        </w:rPr>
        <w:t>2. Справка за платена такса за разглеждане на проекта.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</w:p>
    <w:p w:rsidR="00137EE2" w:rsidRPr="000F24C7" w:rsidRDefault="00137EE2" w:rsidP="004C743E">
      <w:pPr>
        <w:pStyle w:val="Title"/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  <w:lang w:val="en-US"/>
        </w:rPr>
        <w:t>II</w:t>
      </w:r>
      <w:r w:rsidRPr="000F24C7">
        <w:rPr>
          <w:sz w:val="22"/>
          <w:szCs w:val="22"/>
          <w:lang w:val="ru-RU"/>
        </w:rPr>
        <w:t xml:space="preserve">. </w:t>
      </w:r>
      <w:r w:rsidRPr="000F24C7">
        <w:rPr>
          <w:sz w:val="22"/>
          <w:szCs w:val="22"/>
        </w:rPr>
        <w:t>Приложени документи за проект за подготовка на проект, включително за развитие на сценарий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1. Сценарна заявка – идея за написване на сценарий/трийтмънт, синопсис, анотация;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2. Календарен план за развитие на проекта, подписан от продуцента;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3. Бюджет на проекта за подготовка или за развитие на сценария (по образец на Агенцията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 xml:space="preserve">4. Финансов план, подписан от продуцента </w:t>
      </w:r>
      <w:r w:rsidRPr="000F24C7">
        <w:rPr>
          <w:color w:val="FF0000"/>
          <w:sz w:val="22"/>
          <w:szCs w:val="22"/>
        </w:rPr>
        <w:t xml:space="preserve">по раздел </w:t>
      </w:r>
      <w:r w:rsidRPr="000F24C7">
        <w:rPr>
          <w:color w:val="FF0000"/>
          <w:sz w:val="22"/>
          <w:szCs w:val="22"/>
          <w:lang w:val="en-GB"/>
        </w:rPr>
        <w:t>II</w:t>
      </w:r>
      <w:r w:rsidRPr="000F24C7">
        <w:rPr>
          <w:color w:val="FF0000"/>
          <w:sz w:val="22"/>
          <w:szCs w:val="22"/>
          <w:lang w:val="ru-RU"/>
        </w:rPr>
        <w:t xml:space="preserve"> </w:t>
      </w:r>
      <w:r w:rsidRPr="000F24C7">
        <w:rPr>
          <w:color w:val="FF0000"/>
          <w:sz w:val="22"/>
          <w:szCs w:val="22"/>
        </w:rPr>
        <w:t>от заявлението</w:t>
      </w:r>
      <w:r w:rsidRPr="000F24C7">
        <w:rPr>
          <w:sz w:val="22"/>
          <w:szCs w:val="22"/>
        </w:rPr>
        <w:t>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5. Стратегически план на продуцента за управление и промоция на проекта, съгласно чл.27, ал.1, т.4 от ЗФИ;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6. Договор/и за отстъпване на авторското право от сценариста.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7. Копия от договорите с български физически и юридически лица, предоставящи услуги при реализацията на филма или оферти/ насрещни писма за услугите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8. Декларация на продуцента (по образец на агенцията);</w:t>
      </w: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9.Декларации  съгласно приложение № 7 към чл. 42, ал. 2, т. 2.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b/>
          <w:sz w:val="24"/>
          <w:szCs w:val="24"/>
        </w:rPr>
        <w:t>АГЕНЦИЯТА ПРИЛАГА КЪМ ЗАЯВЛЕНИЕТО СЛУЖЕБНО:</w:t>
      </w: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1.Удостоверение по чл. 87, ал. 6 от ДОПК.Удостоверението се изисква и получава от агенцията по електронен път.</w:t>
      </w: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  <w:lang w:val="ru-RU"/>
        </w:rPr>
        <w:t>2. Справка за платена такса за разглеждане на проекта.</w:t>
      </w:r>
    </w:p>
    <w:p w:rsidR="00137EE2" w:rsidRPr="000F24C7" w:rsidRDefault="00137EE2" w:rsidP="00EB7A67">
      <w:pPr>
        <w:ind w:hanging="1276"/>
        <w:jc w:val="both"/>
        <w:rPr>
          <w:sz w:val="24"/>
          <w:szCs w:val="24"/>
        </w:rPr>
      </w:pPr>
      <w:r w:rsidRPr="000F24C7">
        <w:rPr>
          <w:sz w:val="24"/>
          <w:szCs w:val="24"/>
        </w:rPr>
        <w:t xml:space="preserve">  3. Виза за разпространение </w:t>
      </w:r>
    </w:p>
    <w:p w:rsidR="00137EE2" w:rsidRPr="000F24C7" w:rsidRDefault="00137EE2" w:rsidP="00D17D5D">
      <w:pPr>
        <w:ind w:left="-1134"/>
        <w:jc w:val="both"/>
        <w:rPr>
          <w:sz w:val="22"/>
          <w:szCs w:val="22"/>
        </w:rPr>
      </w:pPr>
    </w:p>
    <w:p w:rsidR="00137EE2" w:rsidRPr="000F24C7" w:rsidRDefault="00137EE2" w:rsidP="004C743E">
      <w:pPr>
        <w:pStyle w:val="Title"/>
        <w:ind w:left="-1134"/>
        <w:jc w:val="both"/>
        <w:rPr>
          <w:sz w:val="22"/>
          <w:szCs w:val="22"/>
        </w:rPr>
      </w:pPr>
    </w:p>
    <w:p w:rsidR="00137EE2" w:rsidRPr="000F24C7" w:rsidRDefault="00137EE2" w:rsidP="004C743E">
      <w:pPr>
        <w:pStyle w:val="Title"/>
        <w:ind w:left="-1134"/>
        <w:jc w:val="both"/>
        <w:rPr>
          <w:sz w:val="22"/>
          <w:szCs w:val="22"/>
        </w:rPr>
      </w:pPr>
      <w:smartTag w:uri="urn:schemas-microsoft-com:office:smarttags" w:element="stockticker">
        <w:r w:rsidRPr="000F24C7">
          <w:rPr>
            <w:sz w:val="22"/>
            <w:szCs w:val="22"/>
            <w:lang w:val="en-US"/>
          </w:rPr>
          <w:t>III</w:t>
        </w:r>
      </w:smartTag>
      <w:r w:rsidRPr="000F24C7">
        <w:rPr>
          <w:sz w:val="22"/>
          <w:szCs w:val="22"/>
          <w:lang w:val="ru-RU"/>
        </w:rPr>
        <w:t xml:space="preserve">. </w:t>
      </w:r>
      <w:r w:rsidRPr="000F24C7">
        <w:rPr>
          <w:sz w:val="22"/>
          <w:szCs w:val="22"/>
        </w:rPr>
        <w:t>Приложени документи за проект за реализация на филм при условията на копродукция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1. Сценарий на български език;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2. Оригинален договор/и за копродукция и легализиран негов превод;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3. Копие от бюджета на филма, подписан и подпечатан от копродуцентите с легализиран превод на български език;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4. Подробен бюджет, включващ разходите на територията на Република България (по образец на агенцията), подписан и подпечатан от копродуцентите;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5. Финансов план, подписан и подпечатан от копродуцентите с легализиран превод на български език;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 xml:space="preserve">6. Финансов план на българското дялово участие, подписан от продуцента </w:t>
      </w:r>
      <w:r w:rsidRPr="000F24C7">
        <w:rPr>
          <w:color w:val="FF0000"/>
          <w:sz w:val="22"/>
          <w:szCs w:val="22"/>
        </w:rPr>
        <w:t xml:space="preserve">по раздел </w:t>
      </w:r>
      <w:r w:rsidRPr="000F24C7">
        <w:rPr>
          <w:color w:val="FF0000"/>
          <w:sz w:val="22"/>
          <w:szCs w:val="22"/>
          <w:lang w:val="en-GB"/>
        </w:rPr>
        <w:t>II</w:t>
      </w:r>
      <w:r w:rsidRPr="000F24C7">
        <w:rPr>
          <w:color w:val="FF0000"/>
          <w:sz w:val="22"/>
          <w:szCs w:val="22"/>
          <w:lang w:val="ru-RU"/>
        </w:rPr>
        <w:t xml:space="preserve"> </w:t>
      </w:r>
      <w:r w:rsidRPr="000F24C7">
        <w:rPr>
          <w:color w:val="FF0000"/>
          <w:sz w:val="22"/>
          <w:szCs w:val="22"/>
        </w:rPr>
        <w:t>от заявлението</w:t>
      </w:r>
      <w:r w:rsidRPr="000F24C7">
        <w:rPr>
          <w:sz w:val="22"/>
          <w:szCs w:val="22"/>
        </w:rPr>
        <w:t>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7. Документи, доказващи финансирането на бюджета от международни и национални източници;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8. Копия от договорите с български физически и юридически лица, предоставящи услуги при реализацията на филма или оферти/ насрещни писма за услугите;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9. Календарно постановъчен план за реализацията на проекта, подписан и подпечатан от копродуцентите;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10. Филмографии на продуцентите и на режисьора;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11. Списък на основните творчески и технически лица с посочено гражданство;</w:t>
      </w:r>
    </w:p>
    <w:p w:rsidR="00137EE2" w:rsidRPr="000F24C7" w:rsidRDefault="00137EE2" w:rsidP="004C743E">
      <w:pPr>
        <w:ind w:left="-1134"/>
        <w:jc w:val="both"/>
        <w:rPr>
          <w:bCs/>
          <w:sz w:val="22"/>
          <w:szCs w:val="22"/>
        </w:rPr>
      </w:pPr>
      <w:r w:rsidRPr="000F24C7">
        <w:rPr>
          <w:bCs/>
          <w:sz w:val="22"/>
          <w:szCs w:val="22"/>
        </w:rPr>
        <w:t>12. Стратегически план на продуцента за управление и промоция на проекта, съгласно чл.27, ал.1, т.4 от ЗФИ.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 xml:space="preserve">13. Декларация на продуцента (по образец на агенцията); 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14. Копие от договора/и за копродукция с легализиран превод на български език, когато това е необходимо;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  <w:r w:rsidRPr="000F24C7">
        <w:rPr>
          <w:sz w:val="22"/>
          <w:szCs w:val="22"/>
        </w:rPr>
        <w:t>15. Копия от договорите с авторите по чл.63 на ЗАПСП, или всяко друго доказателство за притежаването на авторските права.</w:t>
      </w:r>
    </w:p>
    <w:p w:rsidR="00137EE2" w:rsidRPr="000F24C7" w:rsidRDefault="00137EE2" w:rsidP="00D17D5D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16. Декларации  съгласно приложение № 7 към чл. 42, ал. 2, т. 2.</w:t>
      </w:r>
    </w:p>
    <w:p w:rsidR="00137EE2" w:rsidRPr="000F24C7" w:rsidRDefault="00137EE2" w:rsidP="004C743E">
      <w:pPr>
        <w:ind w:left="-1134"/>
        <w:jc w:val="both"/>
        <w:rPr>
          <w:sz w:val="22"/>
          <w:szCs w:val="22"/>
        </w:rPr>
      </w:pP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b/>
          <w:sz w:val="24"/>
          <w:szCs w:val="24"/>
        </w:rPr>
        <w:t>АГЕНЦИЯТА ПРИЛАГА КЪМ ЗАЯВЛЕНИЕТО СЛУЖЕБНО:</w:t>
      </w: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</w:rPr>
        <w:t>1.Удостоверение по чл. 87, ал. 6 от ДОПК, издадено от НАП.Удостоверението се изисква и получава от агенцията по електронен път.</w:t>
      </w:r>
    </w:p>
    <w:p w:rsidR="00137EE2" w:rsidRPr="000F24C7" w:rsidRDefault="00137EE2" w:rsidP="00EB7A67">
      <w:pPr>
        <w:ind w:left="-1134"/>
        <w:jc w:val="both"/>
        <w:rPr>
          <w:color w:val="FF0000"/>
          <w:sz w:val="22"/>
          <w:szCs w:val="22"/>
        </w:rPr>
      </w:pPr>
      <w:r w:rsidRPr="000F24C7">
        <w:rPr>
          <w:sz w:val="24"/>
          <w:szCs w:val="24"/>
          <w:lang w:val="ru-RU"/>
        </w:rPr>
        <w:t>2. Справка за платена такса за разглеждане на проекта.</w:t>
      </w:r>
    </w:p>
    <w:p w:rsidR="00137EE2" w:rsidRPr="000F24C7" w:rsidRDefault="00137EE2" w:rsidP="005A5DE6">
      <w:pPr>
        <w:ind w:left="-1134"/>
        <w:jc w:val="both"/>
        <w:rPr>
          <w:color w:val="FF0000"/>
          <w:sz w:val="24"/>
          <w:szCs w:val="24"/>
        </w:rPr>
      </w:pPr>
      <w:bookmarkStart w:id="0" w:name="_GoBack"/>
      <w:bookmarkEnd w:id="0"/>
      <w:r w:rsidRPr="000F24C7">
        <w:rPr>
          <w:color w:val="FF0000"/>
          <w:sz w:val="24"/>
          <w:szCs w:val="24"/>
        </w:rPr>
        <w:t>Забележка: Образците на агенцията към списъка с приложените документи, се попълват по образец, утвърден от изпълнителния директор на ИА“НФЦ“ и се подписват от продуцента.</w:t>
      </w:r>
    </w:p>
    <w:p w:rsidR="00137EE2" w:rsidRPr="000F24C7" w:rsidRDefault="00137EE2" w:rsidP="004C743E">
      <w:pPr>
        <w:tabs>
          <w:tab w:val="left" w:pos="5670"/>
        </w:tabs>
        <w:ind w:left="-1134"/>
        <w:jc w:val="both"/>
        <w:rPr>
          <w:b/>
          <w:sz w:val="22"/>
          <w:szCs w:val="22"/>
          <w:u w:val="single"/>
        </w:rPr>
      </w:pPr>
      <w:r w:rsidRPr="000F24C7">
        <w:rPr>
          <w:b/>
          <w:sz w:val="22"/>
          <w:szCs w:val="22"/>
          <w:u w:val="single"/>
        </w:rPr>
        <w:t>Приложените документи за съответния вид проект се представят в 7 екземпляра</w:t>
      </w:r>
      <w:r w:rsidRPr="000F24C7">
        <w:rPr>
          <w:b/>
          <w:sz w:val="22"/>
          <w:szCs w:val="22"/>
          <w:u w:val="single"/>
          <w:lang w:val="ru-RU"/>
        </w:rPr>
        <w:t xml:space="preserve"> </w:t>
      </w:r>
      <w:r w:rsidRPr="000F24C7">
        <w:rPr>
          <w:b/>
          <w:sz w:val="22"/>
          <w:szCs w:val="22"/>
          <w:u w:val="single"/>
        </w:rPr>
        <w:t>на електронен носител и 1 на хартиен носител. В случай, че е възможно се предоставят по електронен път.</w:t>
      </w:r>
    </w:p>
    <w:p w:rsidR="00137EE2" w:rsidRPr="000F24C7" w:rsidRDefault="00137EE2" w:rsidP="004C743E">
      <w:pPr>
        <w:tabs>
          <w:tab w:val="left" w:pos="5670"/>
        </w:tabs>
        <w:ind w:left="-1134"/>
        <w:jc w:val="both"/>
        <w:rPr>
          <w:b/>
          <w:sz w:val="22"/>
          <w:szCs w:val="22"/>
          <w:u w:val="single"/>
        </w:rPr>
      </w:pPr>
    </w:p>
    <w:p w:rsidR="00137EE2" w:rsidRPr="000F24C7" w:rsidRDefault="00137EE2" w:rsidP="004C743E">
      <w:pPr>
        <w:tabs>
          <w:tab w:val="left" w:pos="5670"/>
        </w:tabs>
        <w:ind w:left="-1134"/>
        <w:jc w:val="both"/>
        <w:rPr>
          <w:sz w:val="22"/>
          <w:szCs w:val="22"/>
          <w:u w:val="single"/>
        </w:rPr>
      </w:pPr>
      <w:r w:rsidRPr="000F24C7">
        <w:rPr>
          <w:sz w:val="22"/>
          <w:szCs w:val="22"/>
        </w:rPr>
        <w:t xml:space="preserve">В случай, че договорите посочени по-горе са на чужд език се прилага копие от оригинала и заверен превод на български език от преводач, лицензиран от Министерството на външните работи на Република България. Това изискване не се  прилага за договори с фонд </w:t>
      </w:r>
      <w:r w:rsidRPr="000F24C7">
        <w:rPr>
          <w:sz w:val="22"/>
          <w:szCs w:val="22"/>
          <w:lang w:val="en-US"/>
        </w:rPr>
        <w:t>Eurimages</w:t>
      </w:r>
      <w:r w:rsidRPr="000F24C7">
        <w:rPr>
          <w:sz w:val="22"/>
          <w:szCs w:val="22"/>
        </w:rPr>
        <w:t xml:space="preserve"> и програма “Творческа Европа”)</w:t>
      </w:r>
    </w:p>
    <w:p w:rsidR="00137EE2" w:rsidRPr="000F24C7" w:rsidRDefault="00137EE2" w:rsidP="00090EC5">
      <w:pPr>
        <w:tabs>
          <w:tab w:val="left" w:pos="5670"/>
          <w:tab w:val="left" w:pos="9457"/>
        </w:tabs>
        <w:spacing w:before="120"/>
        <w:ind w:hanging="1134"/>
        <w:rPr>
          <w:sz w:val="22"/>
          <w:szCs w:val="22"/>
        </w:rPr>
      </w:pPr>
      <w:r w:rsidRPr="000F24C7">
        <w:rPr>
          <w:sz w:val="22"/>
          <w:szCs w:val="22"/>
        </w:rPr>
        <w:t>Дата: ...................</w:t>
      </w:r>
      <w:r w:rsidRPr="000F24C7">
        <w:rPr>
          <w:sz w:val="22"/>
          <w:szCs w:val="22"/>
        </w:rPr>
        <w:tab/>
        <w:t>Продуцент: .......................</w:t>
      </w:r>
    </w:p>
    <w:p w:rsidR="00137EE2" w:rsidRPr="000F24C7" w:rsidRDefault="00137EE2" w:rsidP="00032862">
      <w:pPr>
        <w:tabs>
          <w:tab w:val="left" w:pos="5670"/>
          <w:tab w:val="left" w:pos="9457"/>
        </w:tabs>
        <w:spacing w:before="120"/>
        <w:ind w:hanging="1134"/>
        <w:rPr>
          <w:caps/>
          <w:sz w:val="24"/>
          <w:szCs w:val="24"/>
        </w:rPr>
      </w:pPr>
      <w:r w:rsidRPr="000F24C7">
        <w:rPr>
          <w:sz w:val="24"/>
          <w:szCs w:val="24"/>
        </w:rPr>
        <w:t xml:space="preserve">Раздел </w:t>
      </w:r>
      <w:r w:rsidRPr="000F24C7">
        <w:rPr>
          <w:caps/>
          <w:sz w:val="24"/>
          <w:szCs w:val="24"/>
          <w:lang w:val="en-GB"/>
        </w:rPr>
        <w:t>II</w:t>
      </w:r>
    </w:p>
    <w:p w:rsidR="00137EE2" w:rsidRPr="000F24C7" w:rsidRDefault="00137EE2" w:rsidP="00032862">
      <w:pPr>
        <w:tabs>
          <w:tab w:val="left" w:pos="5670"/>
          <w:tab w:val="left" w:pos="9457"/>
        </w:tabs>
        <w:spacing w:before="120"/>
        <w:ind w:hanging="1134"/>
        <w:jc w:val="center"/>
        <w:rPr>
          <w:sz w:val="24"/>
          <w:szCs w:val="24"/>
        </w:rPr>
      </w:pPr>
      <w:r w:rsidRPr="000F24C7">
        <w:rPr>
          <w:sz w:val="24"/>
          <w:szCs w:val="24"/>
        </w:rPr>
        <w:t>ФИНАНСОВ ПЛАН</w:t>
      </w:r>
    </w:p>
    <w:p w:rsidR="00137EE2" w:rsidRPr="000F24C7" w:rsidRDefault="00137EE2" w:rsidP="00032862">
      <w:pPr>
        <w:tabs>
          <w:tab w:val="left" w:pos="5670"/>
          <w:tab w:val="left" w:pos="9457"/>
        </w:tabs>
        <w:ind w:hanging="1134"/>
        <w:jc w:val="center"/>
        <w:rPr>
          <w:sz w:val="24"/>
          <w:szCs w:val="24"/>
        </w:rPr>
      </w:pPr>
      <w:r w:rsidRPr="000F24C7">
        <w:rPr>
          <w:b/>
          <w:bCs/>
          <w:i/>
          <w:iCs/>
          <w:sz w:val="24"/>
          <w:szCs w:val="24"/>
        </w:rPr>
        <w:t>..................</w:t>
      </w:r>
      <w:r w:rsidRPr="000F24C7">
        <w:rPr>
          <w:b/>
          <w:bCs/>
          <w:iCs/>
          <w:sz w:val="24"/>
          <w:szCs w:val="24"/>
        </w:rPr>
        <w:t>.......................</w:t>
      </w:r>
      <w:r w:rsidRPr="000F24C7">
        <w:rPr>
          <w:b/>
          <w:bCs/>
          <w:i/>
          <w:iCs/>
          <w:sz w:val="24"/>
          <w:szCs w:val="24"/>
        </w:rPr>
        <w:t>......</w:t>
      </w:r>
    </w:p>
    <w:p w:rsidR="00137EE2" w:rsidRPr="000F24C7" w:rsidRDefault="00137EE2" w:rsidP="00032862">
      <w:pPr>
        <w:tabs>
          <w:tab w:val="left" w:pos="5670"/>
          <w:tab w:val="left" w:pos="9457"/>
        </w:tabs>
        <w:ind w:hanging="1134"/>
        <w:jc w:val="center"/>
        <w:rPr>
          <w:sz w:val="24"/>
          <w:szCs w:val="24"/>
        </w:rPr>
      </w:pPr>
      <w:r w:rsidRPr="000F24C7">
        <w:rPr>
          <w:bCs/>
          <w:i/>
          <w:iCs/>
          <w:sz w:val="24"/>
          <w:szCs w:val="24"/>
        </w:rPr>
        <w:t>(наименование на ЮЛ)</w:t>
      </w:r>
    </w:p>
    <w:p w:rsidR="00137EE2" w:rsidRPr="000F24C7" w:rsidRDefault="00137EE2" w:rsidP="00032862">
      <w:pPr>
        <w:tabs>
          <w:tab w:val="left" w:pos="3152"/>
          <w:tab w:val="left" w:pos="6304"/>
          <w:tab w:val="left" w:pos="9457"/>
        </w:tabs>
        <w:rPr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2693"/>
        <w:gridCol w:w="1542"/>
        <w:gridCol w:w="1293"/>
      </w:tblGrid>
      <w:tr w:rsidR="00137EE2" w:rsidRPr="000F24C7">
        <w:tc>
          <w:tcPr>
            <w:tcW w:w="5104" w:type="dxa"/>
          </w:tcPr>
          <w:p w:rsidR="00137EE2" w:rsidRPr="000F24C7" w:rsidRDefault="00137EE2" w:rsidP="00EC79C7">
            <w:pPr>
              <w:tabs>
                <w:tab w:val="left" w:pos="3152"/>
                <w:tab w:val="left" w:pos="6304"/>
                <w:tab w:val="left" w:pos="9457"/>
              </w:tabs>
              <w:rPr>
                <w:b/>
                <w:bCs/>
                <w:sz w:val="24"/>
                <w:szCs w:val="24"/>
                <w:lang w:val="ru-RU"/>
              </w:rPr>
            </w:pPr>
            <w:r w:rsidRPr="000F24C7">
              <w:rPr>
                <w:b/>
                <w:bCs/>
                <w:caps/>
                <w:sz w:val="24"/>
                <w:szCs w:val="24"/>
              </w:rPr>
              <w:t>и</w:t>
            </w:r>
            <w:r w:rsidRPr="000F24C7">
              <w:rPr>
                <w:b/>
                <w:bCs/>
                <w:sz w:val="24"/>
                <w:szCs w:val="24"/>
              </w:rPr>
              <w:t>зточник на финансиране</w:t>
            </w:r>
          </w:p>
          <w:p w:rsidR="00137EE2" w:rsidRPr="000F24C7" w:rsidRDefault="00137EE2" w:rsidP="00EC79C7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(наименование)</w:t>
            </w:r>
          </w:p>
        </w:tc>
        <w:tc>
          <w:tcPr>
            <w:tcW w:w="2693" w:type="dxa"/>
          </w:tcPr>
          <w:p w:rsidR="00137EE2" w:rsidRPr="000F24C7" w:rsidRDefault="00137EE2" w:rsidP="00EC79C7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b/>
                <w:bCs/>
                <w:sz w:val="24"/>
                <w:szCs w:val="24"/>
              </w:rPr>
              <w:t>Дата на договор</w:t>
            </w:r>
            <w:r w:rsidRPr="000F24C7">
              <w:rPr>
                <w:sz w:val="24"/>
                <w:szCs w:val="24"/>
              </w:rPr>
              <w:t xml:space="preserve"> / </w:t>
            </w:r>
            <w:r w:rsidRPr="000F24C7">
              <w:rPr>
                <w:b/>
                <w:bCs/>
                <w:sz w:val="24"/>
                <w:szCs w:val="24"/>
              </w:rPr>
              <w:t>писмо</w:t>
            </w:r>
            <w:r w:rsidRPr="000F24C7">
              <w:rPr>
                <w:sz w:val="24"/>
                <w:szCs w:val="24"/>
              </w:rPr>
              <w:t xml:space="preserve"> за намерения/ описание/</w:t>
            </w:r>
          </w:p>
        </w:tc>
        <w:tc>
          <w:tcPr>
            <w:tcW w:w="1542" w:type="dxa"/>
          </w:tcPr>
          <w:p w:rsidR="00137EE2" w:rsidRPr="000F24C7" w:rsidRDefault="00137EE2" w:rsidP="00EC79C7">
            <w:pPr>
              <w:pStyle w:val="Heading6"/>
              <w:jc w:val="center"/>
              <w:rPr>
                <w:b w:val="0"/>
                <w:bCs w:val="0"/>
                <w:sz w:val="24"/>
                <w:szCs w:val="24"/>
              </w:rPr>
            </w:pPr>
            <w:r w:rsidRPr="000F24C7">
              <w:rPr>
                <w:b w:val="0"/>
                <w:bCs w:val="0"/>
                <w:sz w:val="24"/>
                <w:szCs w:val="24"/>
              </w:rPr>
              <w:t>Сума</w:t>
            </w:r>
          </w:p>
          <w:p w:rsidR="00137EE2" w:rsidRPr="000F24C7" w:rsidRDefault="00137EE2" w:rsidP="00EC79C7">
            <w:pPr>
              <w:pStyle w:val="Heading6"/>
              <w:jc w:val="center"/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лв.</w:t>
            </w:r>
          </w:p>
        </w:tc>
        <w:tc>
          <w:tcPr>
            <w:tcW w:w="1293" w:type="dxa"/>
          </w:tcPr>
          <w:p w:rsidR="00137EE2" w:rsidRPr="000F24C7" w:rsidRDefault="00137EE2" w:rsidP="00EC79C7">
            <w:pPr>
              <w:pStyle w:val="Heading8"/>
            </w:pPr>
            <w:r w:rsidRPr="000F24C7">
              <w:t>Дял от бюджета</w:t>
            </w:r>
          </w:p>
          <w:p w:rsidR="00137EE2" w:rsidRPr="000F24C7" w:rsidRDefault="00137EE2" w:rsidP="00EC79C7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  <w:lang w:val="ru-RU"/>
              </w:rPr>
            </w:pPr>
            <w:r w:rsidRPr="000F24C7">
              <w:rPr>
                <w:sz w:val="24"/>
                <w:szCs w:val="24"/>
              </w:rPr>
              <w:t>%</w:t>
            </w:r>
          </w:p>
        </w:tc>
      </w:tr>
      <w:tr w:rsidR="00137EE2" w:rsidRPr="000F24C7">
        <w:trPr>
          <w:trHeight w:val="228"/>
        </w:trPr>
        <w:tc>
          <w:tcPr>
            <w:tcW w:w="5104" w:type="dxa"/>
          </w:tcPr>
          <w:p w:rsidR="00137EE2" w:rsidRPr="000F24C7" w:rsidRDefault="00137EE2" w:rsidP="00741A01">
            <w:pPr>
              <w:pStyle w:val="Heading7"/>
              <w:spacing w:before="0" w:after="0"/>
            </w:pPr>
            <w:r w:rsidRPr="000F24C7">
              <w:t>Европейски фондове и програми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</w:rPr>
            </w:pPr>
          </w:p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Телевизия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Копродукция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Откупка на права за излъчване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pStyle w:val="Heading7"/>
              <w:spacing w:before="0" w:after="0"/>
            </w:pPr>
            <w:r w:rsidRPr="000F24C7">
              <w:t>Откупка на права за разпространение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pStyle w:val="Heading7"/>
              <w:spacing w:before="0" w:after="0"/>
            </w:pPr>
            <w:r w:rsidRPr="000F24C7">
              <w:t>Национална копродукция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Международна копродукция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Собствени инвестиции на продуцента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Други: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b/>
                <w:bCs/>
                <w:smallCaps/>
                <w:sz w:val="24"/>
                <w:szCs w:val="24"/>
              </w:rPr>
            </w:pPr>
            <w:r w:rsidRPr="000F24C7">
              <w:rPr>
                <w:b/>
                <w:bCs/>
                <w:smallCaps/>
                <w:sz w:val="24"/>
                <w:szCs w:val="24"/>
              </w:rPr>
              <w:t>Общо:</w:t>
            </w: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b/>
                <w:bCs/>
                <w:sz w:val="24"/>
                <w:szCs w:val="24"/>
              </w:rPr>
            </w:pPr>
            <w:r w:rsidRPr="000F24C7">
              <w:rPr>
                <w:b/>
                <w:bCs/>
                <w:sz w:val="24"/>
                <w:szCs w:val="24"/>
              </w:rPr>
              <w:t>Национален филмов център</w:t>
            </w: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</w:rPr>
            </w:pPr>
            <w:r w:rsidRPr="000F24C7">
              <w:rPr>
                <w:sz w:val="24"/>
                <w:szCs w:val="24"/>
              </w:rPr>
              <w:t>Искан</w:t>
            </w:r>
            <w:r w:rsidRPr="000F24C7">
              <w:rPr>
                <w:sz w:val="24"/>
                <w:szCs w:val="24"/>
                <w:lang w:val="en-US"/>
              </w:rPr>
              <w:t>а</w:t>
            </w:r>
            <w:r w:rsidRPr="000F24C7">
              <w:rPr>
                <w:sz w:val="24"/>
                <w:szCs w:val="24"/>
              </w:rPr>
              <w:t xml:space="preserve"> субсидия</w:t>
            </w:r>
          </w:p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137EE2" w:rsidRPr="000F24C7">
        <w:tc>
          <w:tcPr>
            <w:tcW w:w="5104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b/>
                <w:bCs/>
                <w:smallCaps/>
                <w:sz w:val="24"/>
                <w:szCs w:val="24"/>
              </w:rPr>
            </w:pPr>
            <w:r w:rsidRPr="000F24C7">
              <w:rPr>
                <w:b/>
                <w:bCs/>
                <w:smallCaps/>
                <w:sz w:val="24"/>
                <w:szCs w:val="24"/>
              </w:rPr>
              <w:t>Всичко:</w:t>
            </w:r>
          </w:p>
        </w:tc>
        <w:tc>
          <w:tcPr>
            <w:tcW w:w="1542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:rsidR="00137EE2" w:rsidRPr="000F24C7" w:rsidRDefault="00137EE2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</w:tbl>
    <w:p w:rsidR="00137EE2" w:rsidRPr="000F24C7" w:rsidRDefault="00137EE2" w:rsidP="004C743E">
      <w:pPr>
        <w:tabs>
          <w:tab w:val="left" w:pos="3152"/>
          <w:tab w:val="left" w:pos="6304"/>
          <w:tab w:val="left" w:pos="9457"/>
        </w:tabs>
        <w:rPr>
          <w:caps/>
          <w:sz w:val="24"/>
          <w:szCs w:val="24"/>
        </w:rPr>
      </w:pPr>
      <w:r w:rsidRPr="000F24C7">
        <w:rPr>
          <w:caps/>
          <w:sz w:val="24"/>
          <w:szCs w:val="24"/>
        </w:rPr>
        <w:t>Дата: ..................</w:t>
      </w:r>
    </w:p>
    <w:p w:rsidR="00137EE2" w:rsidRPr="00032862" w:rsidRDefault="00137EE2" w:rsidP="00032862">
      <w:pPr>
        <w:tabs>
          <w:tab w:val="left" w:pos="3152"/>
          <w:tab w:val="left" w:pos="6304"/>
          <w:tab w:val="left" w:pos="9457"/>
        </w:tabs>
        <w:rPr>
          <w:sz w:val="22"/>
          <w:szCs w:val="22"/>
        </w:rPr>
      </w:pPr>
      <w:r w:rsidRPr="000F24C7">
        <w:t>ПРОДУЦЕНТ: ...................</w:t>
      </w:r>
    </w:p>
    <w:sectPr w:rsidR="00137EE2" w:rsidRPr="00032862" w:rsidSect="005072C2">
      <w:footerReference w:type="even" r:id="rId7"/>
      <w:footerReference w:type="default" r:id="rId8"/>
      <w:pgSz w:w="11907" w:h="16840" w:code="9"/>
      <w:pgMar w:top="680" w:right="851" w:bottom="680" w:left="1701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EE2" w:rsidRDefault="00137EE2">
      <w:r>
        <w:separator/>
      </w:r>
    </w:p>
  </w:endnote>
  <w:endnote w:type="continuationSeparator" w:id="0">
    <w:p w:rsidR="00137EE2" w:rsidRDefault="00137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2" w:rsidRDefault="00137EE2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7EE2" w:rsidRDefault="00137EE2" w:rsidP="0071377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2" w:rsidRDefault="00137EE2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37EE2" w:rsidRDefault="00137EE2" w:rsidP="0071377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EE2" w:rsidRDefault="00137EE2">
      <w:r>
        <w:separator/>
      </w:r>
    </w:p>
  </w:footnote>
  <w:footnote w:type="continuationSeparator" w:id="0">
    <w:p w:rsidR="00137EE2" w:rsidRDefault="00137E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B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C87DD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9104CB"/>
    <w:multiLevelType w:val="hybridMultilevel"/>
    <w:tmpl w:val="1966E36E"/>
    <w:lvl w:ilvl="0" w:tplc="FF3AEA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0E64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5A34987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D20FAC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5A0F1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12">
    <w:nsid w:val="2814485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08D4D5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5">
    <w:nsid w:val="38D1741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7E703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7">
    <w:nsid w:val="43B40CA5"/>
    <w:multiLevelType w:val="singleLevel"/>
    <w:tmpl w:val="9440E9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</w:abstractNum>
  <w:abstractNum w:abstractNumId="18">
    <w:nsid w:val="46805E0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D15675F"/>
    <w:multiLevelType w:val="singleLevel"/>
    <w:tmpl w:val="E1541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0">
    <w:nsid w:val="4D4F10E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4353839"/>
    <w:multiLevelType w:val="hybridMultilevel"/>
    <w:tmpl w:val="092C5E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6A3497"/>
    <w:multiLevelType w:val="singleLevel"/>
    <w:tmpl w:val="631EF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3">
    <w:nsid w:val="59420637"/>
    <w:multiLevelType w:val="hybridMultilevel"/>
    <w:tmpl w:val="1A5C7B40"/>
    <w:lvl w:ilvl="0" w:tplc="2C38E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6007F1"/>
    <w:multiLevelType w:val="singleLevel"/>
    <w:tmpl w:val="B7280B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A314655"/>
    <w:multiLevelType w:val="hybridMultilevel"/>
    <w:tmpl w:val="7676F380"/>
    <w:lvl w:ilvl="0" w:tplc="1988F9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A424F8B"/>
    <w:multiLevelType w:val="hybridMultilevel"/>
    <w:tmpl w:val="02DC17FA"/>
    <w:lvl w:ilvl="0" w:tplc="F1701F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9C347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005767D"/>
    <w:multiLevelType w:val="hybridMultilevel"/>
    <w:tmpl w:val="DDA22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9600E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5EB3E0A"/>
    <w:multiLevelType w:val="hybridMultilevel"/>
    <w:tmpl w:val="B12A4FCA"/>
    <w:lvl w:ilvl="0" w:tplc="040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>
    <w:nsid w:val="68E6102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5608FD"/>
    <w:multiLevelType w:val="hybridMultilevel"/>
    <w:tmpl w:val="1AC6742E"/>
    <w:lvl w:ilvl="0" w:tplc="0F522F26">
      <w:start w:val="1"/>
      <w:numFmt w:val="decimal"/>
      <w:lvlText w:val="%1."/>
      <w:lvlJc w:val="left"/>
      <w:pPr>
        <w:tabs>
          <w:tab w:val="num" w:pos="714"/>
        </w:tabs>
        <w:ind w:left="714" w:hanging="48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num w:numId="1">
    <w:abstractNumId w:val="19"/>
  </w:num>
  <w:num w:numId="2">
    <w:abstractNumId w:val="11"/>
  </w:num>
  <w:num w:numId="3">
    <w:abstractNumId w:val="22"/>
  </w:num>
  <w:num w:numId="4">
    <w:abstractNumId w:val="25"/>
  </w:num>
  <w:num w:numId="5">
    <w:abstractNumId w:val="28"/>
  </w:num>
  <w:num w:numId="6">
    <w:abstractNumId w:val="33"/>
  </w:num>
  <w:num w:numId="7">
    <w:abstractNumId w:val="26"/>
  </w:num>
  <w:num w:numId="8">
    <w:abstractNumId w:val="23"/>
  </w:num>
  <w:num w:numId="9">
    <w:abstractNumId w:val="7"/>
  </w:num>
  <w:num w:numId="10">
    <w:abstractNumId w:val="32"/>
  </w:num>
  <w:num w:numId="11">
    <w:abstractNumId w:val="6"/>
  </w:num>
  <w:num w:numId="12">
    <w:abstractNumId w:val="4"/>
  </w:num>
  <w:num w:numId="13">
    <w:abstractNumId w:val="9"/>
  </w:num>
  <w:num w:numId="14">
    <w:abstractNumId w:val="3"/>
  </w:num>
  <w:num w:numId="15">
    <w:abstractNumId w:val="30"/>
  </w:num>
  <w:num w:numId="16">
    <w:abstractNumId w:val="14"/>
  </w:num>
  <w:num w:numId="17">
    <w:abstractNumId w:val="8"/>
  </w:num>
  <w:num w:numId="18">
    <w:abstractNumId w:val="2"/>
  </w:num>
  <w:num w:numId="19">
    <w:abstractNumId w:val="16"/>
  </w:num>
  <w:num w:numId="20">
    <w:abstractNumId w:val="0"/>
  </w:num>
  <w:num w:numId="21">
    <w:abstractNumId w:val="12"/>
  </w:num>
  <w:num w:numId="22">
    <w:abstractNumId w:val="5"/>
  </w:num>
  <w:num w:numId="23">
    <w:abstractNumId w:val="29"/>
  </w:num>
  <w:num w:numId="24">
    <w:abstractNumId w:val="13"/>
  </w:num>
  <w:num w:numId="25">
    <w:abstractNumId w:val="27"/>
  </w:num>
  <w:num w:numId="26">
    <w:abstractNumId w:val="10"/>
  </w:num>
  <w:num w:numId="27">
    <w:abstractNumId w:val="15"/>
  </w:num>
  <w:num w:numId="28">
    <w:abstractNumId w:val="20"/>
  </w:num>
  <w:num w:numId="29">
    <w:abstractNumId w:val="31"/>
  </w:num>
  <w:num w:numId="30">
    <w:abstractNumId w:val="18"/>
  </w:num>
  <w:num w:numId="31">
    <w:abstractNumId w:val="1"/>
  </w:num>
  <w:num w:numId="32">
    <w:abstractNumId w:val="17"/>
  </w:num>
  <w:num w:numId="33">
    <w:abstractNumId w:val="24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03D"/>
    <w:rsid w:val="00004F83"/>
    <w:rsid w:val="0001086B"/>
    <w:rsid w:val="00032862"/>
    <w:rsid w:val="0004219E"/>
    <w:rsid w:val="00090EC5"/>
    <w:rsid w:val="000B5A7E"/>
    <w:rsid w:val="000D14C9"/>
    <w:rsid w:val="000F24C7"/>
    <w:rsid w:val="00104AC4"/>
    <w:rsid w:val="00121378"/>
    <w:rsid w:val="00137EE2"/>
    <w:rsid w:val="00147B40"/>
    <w:rsid w:val="00164BC8"/>
    <w:rsid w:val="001939D5"/>
    <w:rsid w:val="001C3298"/>
    <w:rsid w:val="001E2079"/>
    <w:rsid w:val="001F11BF"/>
    <w:rsid w:val="001F3DE4"/>
    <w:rsid w:val="00213AFB"/>
    <w:rsid w:val="0022654D"/>
    <w:rsid w:val="0024411F"/>
    <w:rsid w:val="0025587E"/>
    <w:rsid w:val="00296E29"/>
    <w:rsid w:val="002E01C3"/>
    <w:rsid w:val="002E70D6"/>
    <w:rsid w:val="002F7724"/>
    <w:rsid w:val="0031781A"/>
    <w:rsid w:val="00342A52"/>
    <w:rsid w:val="003653AF"/>
    <w:rsid w:val="00372436"/>
    <w:rsid w:val="003964C9"/>
    <w:rsid w:val="003C116A"/>
    <w:rsid w:val="003E5457"/>
    <w:rsid w:val="00411FF3"/>
    <w:rsid w:val="0041594E"/>
    <w:rsid w:val="004201A3"/>
    <w:rsid w:val="004309E9"/>
    <w:rsid w:val="00447BA7"/>
    <w:rsid w:val="004A6457"/>
    <w:rsid w:val="004C3BB2"/>
    <w:rsid w:val="004C4709"/>
    <w:rsid w:val="004C743E"/>
    <w:rsid w:val="004D6D78"/>
    <w:rsid w:val="004E3BE5"/>
    <w:rsid w:val="005072C2"/>
    <w:rsid w:val="005300F2"/>
    <w:rsid w:val="00583E62"/>
    <w:rsid w:val="005A5DE6"/>
    <w:rsid w:val="005B0E1D"/>
    <w:rsid w:val="005C5FE1"/>
    <w:rsid w:val="005D231A"/>
    <w:rsid w:val="00601539"/>
    <w:rsid w:val="00635230"/>
    <w:rsid w:val="0064061A"/>
    <w:rsid w:val="006640DE"/>
    <w:rsid w:val="006660C1"/>
    <w:rsid w:val="00673F50"/>
    <w:rsid w:val="00701EB5"/>
    <w:rsid w:val="00713779"/>
    <w:rsid w:val="00741A01"/>
    <w:rsid w:val="007612F8"/>
    <w:rsid w:val="007710E1"/>
    <w:rsid w:val="00782EB2"/>
    <w:rsid w:val="0078729D"/>
    <w:rsid w:val="00793070"/>
    <w:rsid w:val="007B5E87"/>
    <w:rsid w:val="007E21BE"/>
    <w:rsid w:val="007F3D40"/>
    <w:rsid w:val="007F3FD2"/>
    <w:rsid w:val="00800833"/>
    <w:rsid w:val="00827E57"/>
    <w:rsid w:val="00832099"/>
    <w:rsid w:val="00835E67"/>
    <w:rsid w:val="00855476"/>
    <w:rsid w:val="00863DBE"/>
    <w:rsid w:val="00876909"/>
    <w:rsid w:val="008831CB"/>
    <w:rsid w:val="00894D69"/>
    <w:rsid w:val="008A1E16"/>
    <w:rsid w:val="00941CAF"/>
    <w:rsid w:val="009E1D09"/>
    <w:rsid w:val="00A13F51"/>
    <w:rsid w:val="00A47E01"/>
    <w:rsid w:val="00A5016C"/>
    <w:rsid w:val="00A607A2"/>
    <w:rsid w:val="00A61636"/>
    <w:rsid w:val="00A8111A"/>
    <w:rsid w:val="00A97A83"/>
    <w:rsid w:val="00AA0C70"/>
    <w:rsid w:val="00AC6065"/>
    <w:rsid w:val="00AE675F"/>
    <w:rsid w:val="00AE7DF2"/>
    <w:rsid w:val="00AF54D0"/>
    <w:rsid w:val="00B00888"/>
    <w:rsid w:val="00B12456"/>
    <w:rsid w:val="00B329F2"/>
    <w:rsid w:val="00B52CAD"/>
    <w:rsid w:val="00B86F03"/>
    <w:rsid w:val="00BA1F02"/>
    <w:rsid w:val="00BA3B29"/>
    <w:rsid w:val="00BA7EF5"/>
    <w:rsid w:val="00BB185E"/>
    <w:rsid w:val="00BC7245"/>
    <w:rsid w:val="00C16A7D"/>
    <w:rsid w:val="00C2345F"/>
    <w:rsid w:val="00C256EB"/>
    <w:rsid w:val="00C937E5"/>
    <w:rsid w:val="00C93F04"/>
    <w:rsid w:val="00CB7ABF"/>
    <w:rsid w:val="00CC774E"/>
    <w:rsid w:val="00CD1D1C"/>
    <w:rsid w:val="00CE75C9"/>
    <w:rsid w:val="00CE7BA9"/>
    <w:rsid w:val="00D106F5"/>
    <w:rsid w:val="00D17D5D"/>
    <w:rsid w:val="00D2196A"/>
    <w:rsid w:val="00D452E6"/>
    <w:rsid w:val="00D57BDF"/>
    <w:rsid w:val="00D72000"/>
    <w:rsid w:val="00D81396"/>
    <w:rsid w:val="00D8390D"/>
    <w:rsid w:val="00DA04E6"/>
    <w:rsid w:val="00DC393E"/>
    <w:rsid w:val="00E10C09"/>
    <w:rsid w:val="00E248E6"/>
    <w:rsid w:val="00E32404"/>
    <w:rsid w:val="00E60B4E"/>
    <w:rsid w:val="00E62D6E"/>
    <w:rsid w:val="00E967F2"/>
    <w:rsid w:val="00EB7A67"/>
    <w:rsid w:val="00EC79C7"/>
    <w:rsid w:val="00EE6DED"/>
    <w:rsid w:val="00F1003D"/>
    <w:rsid w:val="00F410EF"/>
    <w:rsid w:val="00FA34B0"/>
    <w:rsid w:val="00FD7021"/>
    <w:rsid w:val="00FF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021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7021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08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008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088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088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088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06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06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06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064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064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064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064"/>
    <w:rPr>
      <w:rFonts w:asciiTheme="majorHAnsi" w:eastAsiaTheme="majorEastAsia" w:hAnsiTheme="majorHAnsi" w:cstheme="maj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064"/>
    <w:rPr>
      <w:sz w:val="0"/>
      <w:szCs w:val="0"/>
      <w:lang w:eastAsia="en-US"/>
    </w:rPr>
  </w:style>
  <w:style w:type="paragraph" w:styleId="PlainText">
    <w:name w:val="Plain Text"/>
    <w:basedOn w:val="Normal"/>
    <w:link w:val="PlainTextChar"/>
    <w:uiPriority w:val="99"/>
    <w:rsid w:val="00FD7021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54064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FD7021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54064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D7021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54064"/>
    <w:rPr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A8111A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5A7E"/>
    <w:rPr>
      <w:lang w:val="bg-BG"/>
    </w:rPr>
  </w:style>
  <w:style w:type="paragraph" w:styleId="Footer">
    <w:name w:val="footer"/>
    <w:basedOn w:val="Normal"/>
    <w:link w:val="FooterChar"/>
    <w:uiPriority w:val="99"/>
    <w:rsid w:val="00A8111A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1636"/>
    <w:rPr>
      <w:lang w:val="bg-BG"/>
    </w:rPr>
  </w:style>
  <w:style w:type="character" w:styleId="PageNumber">
    <w:name w:val="page number"/>
    <w:basedOn w:val="DefaultParagraphFont"/>
    <w:uiPriority w:val="99"/>
    <w:rsid w:val="00A8111A"/>
    <w:rPr>
      <w:rFonts w:cs="Times New Roman"/>
    </w:rPr>
  </w:style>
  <w:style w:type="character" w:customStyle="1" w:styleId="newdocreference1">
    <w:name w:val="newdocreference1"/>
    <w:uiPriority w:val="99"/>
    <w:rsid w:val="00827E57"/>
    <w:rPr>
      <w:color w:val="0000FF"/>
      <w:sz w:val="24"/>
      <w:u w:val="single"/>
    </w:rPr>
  </w:style>
  <w:style w:type="paragraph" w:customStyle="1" w:styleId="a">
    <w:name w:val="Стил"/>
    <w:basedOn w:val="Normal"/>
    <w:uiPriority w:val="99"/>
    <w:rsid w:val="00104AC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CE7BA9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rsid w:val="00CE7BA9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CE7BA9"/>
    <w:rPr>
      <w:rFonts w:cs="Times New Roman"/>
    </w:rPr>
  </w:style>
  <w:style w:type="character" w:customStyle="1" w:styleId="grame">
    <w:name w:val="grame"/>
    <w:basedOn w:val="DefaultParagraphFont"/>
    <w:uiPriority w:val="99"/>
    <w:rsid w:val="00CE7BA9"/>
    <w:rPr>
      <w:rFonts w:cs="Times New Roman"/>
    </w:rPr>
  </w:style>
  <w:style w:type="paragraph" w:customStyle="1" w:styleId="CharChar2CharCharCharChar">
    <w:name w:val="Char Char2 Char Char Char Char"/>
    <w:basedOn w:val="Normal"/>
    <w:uiPriority w:val="99"/>
    <w:rsid w:val="009E1D0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basedOn w:val="DefaultParagraphFont"/>
    <w:uiPriority w:val="99"/>
    <w:semiHidden/>
    <w:rsid w:val="00CB7AB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C774E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A7EF5"/>
    <w:rPr>
      <w:lang w:val="bg-BG" w:eastAsia="bg-BG"/>
    </w:rPr>
  </w:style>
  <w:style w:type="paragraph" w:customStyle="1" w:styleId="CharChar">
    <w:name w:val="Char Char"/>
    <w:basedOn w:val="Normal"/>
    <w:uiPriority w:val="99"/>
    <w:rsid w:val="002265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B008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4064"/>
    <w:rPr>
      <w:sz w:val="20"/>
      <w:szCs w:val="20"/>
      <w:lang w:eastAsia="en-US"/>
    </w:rPr>
  </w:style>
  <w:style w:type="paragraph" w:styleId="Title">
    <w:name w:val="Title"/>
    <w:basedOn w:val="Normal"/>
    <w:link w:val="TitleChar"/>
    <w:uiPriority w:val="99"/>
    <w:qFormat/>
    <w:rsid w:val="00B00888"/>
    <w:pPr>
      <w:jc w:val="center"/>
    </w:pPr>
    <w:rPr>
      <w:b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D5406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TableauTxtGauche">
    <w:name w:val="Tableau Txt Gauche"/>
    <w:basedOn w:val="Normal"/>
    <w:uiPriority w:val="99"/>
    <w:rsid w:val="00B00888"/>
    <w:pPr>
      <w:spacing w:before="60" w:after="60"/>
      <w:ind w:left="113"/>
    </w:pPr>
    <w:rPr>
      <w:rFonts w:ascii="Arial" w:hAnsi="Arial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1285</Words>
  <Characters>7327</Characters>
  <Application>Microsoft Office Outlook</Application>
  <DocSecurity>0</DocSecurity>
  <Lines>0</Lines>
  <Paragraphs>0</Paragraphs>
  <ScaleCrop>false</ScaleCrop>
  <Company>NFC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Antoaneta Borissova</dc:creator>
  <cp:keywords/>
  <dc:description/>
  <cp:lastModifiedBy>m.yordanova</cp:lastModifiedBy>
  <cp:revision>8</cp:revision>
  <cp:lastPrinted>2018-12-03T08:49:00Z</cp:lastPrinted>
  <dcterms:created xsi:type="dcterms:W3CDTF">2018-11-22T13:01:00Z</dcterms:created>
  <dcterms:modified xsi:type="dcterms:W3CDTF">2018-12-06T12:02:00Z</dcterms:modified>
</cp:coreProperties>
</file>